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5C74B" w14:textId="6881C640"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r w:rsidR="008A0AB6" w:rsidRPr="008A0AB6">
        <w:rPr>
          <w:b/>
          <w:bCs/>
          <w:sz w:val="24"/>
          <w:szCs w:val="24"/>
        </w:rPr>
        <w:t>112</w:t>
      </w:r>
      <w:r>
        <w:rPr>
          <w:b/>
          <w:i/>
          <w:noProof/>
          <w:sz w:val="28"/>
        </w:rPr>
        <w:tab/>
      </w:r>
      <w:fldSimple w:instr=" DOCPROPERTY  Tdoc#  \* MERGEFORMAT ">
        <w:r w:rsidR="00B314F0">
          <w:rPr>
            <w:b/>
            <w:i/>
            <w:noProof/>
            <w:sz w:val="28"/>
          </w:rPr>
          <w:t>R4-24</w:t>
        </w:r>
        <w:r w:rsidR="00164CE2" w:rsidRPr="00164CE2">
          <w:rPr>
            <w:b/>
            <w:i/>
            <w:noProof/>
            <w:sz w:val="28"/>
          </w:rPr>
          <w:t>1</w:t>
        </w:r>
        <w:r w:rsidR="00546ACA">
          <w:rPr>
            <w:b/>
            <w:i/>
            <w:noProof/>
            <w:sz w:val="28"/>
          </w:rPr>
          <w:t>3312</w:t>
        </w:r>
      </w:fldSimple>
    </w:p>
    <w:p w14:paraId="5C5B9363" w14:textId="33E89936" w:rsidR="003009ED" w:rsidRDefault="008A0AB6" w:rsidP="003009ED">
      <w:pPr>
        <w:pStyle w:val="CRCoverPage"/>
        <w:outlineLvl w:val="0"/>
        <w:rPr>
          <w:b/>
          <w:noProof/>
          <w:sz w:val="24"/>
        </w:rPr>
      </w:pPr>
      <w:r>
        <w:rPr>
          <w:b/>
          <w:noProof/>
          <w:sz w:val="24"/>
        </w:rPr>
        <w:t>Maastricht</w:t>
      </w:r>
      <w:r w:rsidR="003009ED">
        <w:rPr>
          <w:b/>
          <w:noProof/>
          <w:sz w:val="24"/>
        </w:rPr>
        <w:t xml:space="preserve">, </w:t>
      </w:r>
      <w:r>
        <w:rPr>
          <w:b/>
          <w:noProof/>
          <w:sz w:val="24"/>
        </w:rPr>
        <w:t>Netherlands</w:t>
      </w:r>
      <w:r w:rsidR="003009ED">
        <w:rPr>
          <w:b/>
          <w:noProof/>
          <w:sz w:val="24"/>
        </w:rPr>
        <w:t>,</w:t>
      </w:r>
      <w:r w:rsidR="0081778D">
        <w:rPr>
          <w:b/>
          <w:noProof/>
          <w:sz w:val="24"/>
        </w:rPr>
        <w:t xml:space="preserve"> </w:t>
      </w:r>
      <w:r>
        <w:rPr>
          <w:b/>
          <w:noProof/>
          <w:sz w:val="24"/>
        </w:rPr>
        <w:t>August</w:t>
      </w:r>
      <w:r w:rsidR="005E673D">
        <w:rPr>
          <w:b/>
          <w:noProof/>
          <w:sz w:val="24"/>
        </w:rPr>
        <w:t xml:space="preserve">, </w:t>
      </w:r>
      <w:r>
        <w:rPr>
          <w:b/>
          <w:noProof/>
          <w:sz w:val="24"/>
        </w:rPr>
        <w:t>19</w:t>
      </w:r>
      <w:r w:rsidR="003009ED">
        <w:rPr>
          <w:b/>
          <w:noProof/>
          <w:sz w:val="24"/>
        </w:rPr>
        <w:t xml:space="preserve"> - </w:t>
      </w:r>
      <w:fldSimple w:instr=" DOCPROPERTY  EndDate  \* MERGEFORMAT ">
        <w:r w:rsidR="0081778D">
          <w:rPr>
            <w:b/>
            <w:noProof/>
            <w:sz w:val="24"/>
          </w:rPr>
          <w:t>2</w:t>
        </w:r>
        <w:r>
          <w:rPr>
            <w:b/>
            <w:noProof/>
            <w:sz w:val="24"/>
          </w:rPr>
          <w:t>3</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9B2" w14:paraId="143DF960" w14:textId="77777777" w:rsidTr="00B83EB3">
        <w:tc>
          <w:tcPr>
            <w:tcW w:w="9641" w:type="dxa"/>
            <w:gridSpan w:val="9"/>
            <w:tcBorders>
              <w:top w:val="single" w:sz="4" w:space="0" w:color="auto"/>
              <w:left w:val="single" w:sz="4" w:space="0" w:color="auto"/>
              <w:right w:val="single" w:sz="4" w:space="0" w:color="auto"/>
            </w:tcBorders>
          </w:tcPr>
          <w:p w14:paraId="02F1E07E" w14:textId="77777777" w:rsidR="004C09B2" w:rsidRDefault="004C09B2" w:rsidP="00B83EB3">
            <w:pPr>
              <w:pStyle w:val="CRCoverPage"/>
              <w:spacing w:after="0"/>
              <w:jc w:val="right"/>
              <w:rPr>
                <w:i/>
                <w:noProof/>
              </w:rPr>
            </w:pPr>
            <w:r>
              <w:rPr>
                <w:i/>
                <w:noProof/>
                <w:sz w:val="14"/>
              </w:rPr>
              <w:t>CR-Form-v12.3</w:t>
            </w:r>
          </w:p>
        </w:tc>
      </w:tr>
      <w:tr w:rsidR="004C09B2" w14:paraId="646B331D" w14:textId="77777777" w:rsidTr="00B83EB3">
        <w:tc>
          <w:tcPr>
            <w:tcW w:w="9641" w:type="dxa"/>
            <w:gridSpan w:val="9"/>
            <w:tcBorders>
              <w:left w:val="single" w:sz="4" w:space="0" w:color="auto"/>
              <w:right w:val="single" w:sz="4" w:space="0" w:color="auto"/>
            </w:tcBorders>
          </w:tcPr>
          <w:p w14:paraId="289482D0" w14:textId="77777777" w:rsidR="004C09B2" w:rsidRDefault="004C09B2" w:rsidP="00B83EB3">
            <w:pPr>
              <w:pStyle w:val="CRCoverPage"/>
              <w:spacing w:after="0"/>
              <w:jc w:val="center"/>
              <w:rPr>
                <w:noProof/>
              </w:rPr>
            </w:pPr>
            <w:r>
              <w:rPr>
                <w:b/>
                <w:noProof/>
                <w:sz w:val="32"/>
              </w:rPr>
              <w:t>CHANGE REQUEST</w:t>
            </w:r>
          </w:p>
        </w:tc>
      </w:tr>
      <w:tr w:rsidR="004C09B2" w14:paraId="079589AE" w14:textId="77777777" w:rsidTr="00B83EB3">
        <w:tc>
          <w:tcPr>
            <w:tcW w:w="9641" w:type="dxa"/>
            <w:gridSpan w:val="9"/>
            <w:tcBorders>
              <w:left w:val="single" w:sz="4" w:space="0" w:color="auto"/>
              <w:right w:val="single" w:sz="4" w:space="0" w:color="auto"/>
            </w:tcBorders>
          </w:tcPr>
          <w:p w14:paraId="7F94B94C" w14:textId="77777777" w:rsidR="004C09B2" w:rsidRDefault="004C09B2" w:rsidP="00B83EB3">
            <w:pPr>
              <w:pStyle w:val="CRCoverPage"/>
              <w:spacing w:after="0"/>
              <w:rPr>
                <w:noProof/>
                <w:sz w:val="8"/>
                <w:szCs w:val="8"/>
              </w:rPr>
            </w:pPr>
          </w:p>
        </w:tc>
      </w:tr>
      <w:tr w:rsidR="004C09B2" w14:paraId="19E3F963" w14:textId="77777777" w:rsidTr="00B83EB3">
        <w:tc>
          <w:tcPr>
            <w:tcW w:w="142" w:type="dxa"/>
            <w:tcBorders>
              <w:left w:val="single" w:sz="4" w:space="0" w:color="auto"/>
            </w:tcBorders>
          </w:tcPr>
          <w:p w14:paraId="0ECF8F70" w14:textId="77777777" w:rsidR="004C09B2" w:rsidRDefault="004C09B2" w:rsidP="00B83EB3">
            <w:pPr>
              <w:pStyle w:val="CRCoverPage"/>
              <w:spacing w:after="0"/>
              <w:jc w:val="right"/>
              <w:rPr>
                <w:noProof/>
              </w:rPr>
            </w:pPr>
          </w:p>
        </w:tc>
        <w:tc>
          <w:tcPr>
            <w:tcW w:w="1559" w:type="dxa"/>
            <w:shd w:val="pct30" w:color="FFFF00" w:fill="auto"/>
          </w:tcPr>
          <w:p w14:paraId="4BBE6A25" w14:textId="77777777" w:rsidR="004C09B2" w:rsidRPr="00410371" w:rsidRDefault="004C09B2"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62FAD898" w14:textId="77777777" w:rsidR="004C09B2" w:rsidRDefault="004C09B2" w:rsidP="00B83EB3">
            <w:pPr>
              <w:pStyle w:val="CRCoverPage"/>
              <w:spacing w:after="0"/>
              <w:jc w:val="center"/>
              <w:rPr>
                <w:noProof/>
              </w:rPr>
            </w:pPr>
            <w:r>
              <w:rPr>
                <w:b/>
                <w:noProof/>
                <w:sz w:val="28"/>
              </w:rPr>
              <w:t>CR</w:t>
            </w:r>
          </w:p>
        </w:tc>
        <w:tc>
          <w:tcPr>
            <w:tcW w:w="1276" w:type="dxa"/>
            <w:shd w:val="pct30" w:color="FFFF00" w:fill="auto"/>
          </w:tcPr>
          <w:p w14:paraId="4C54202D" w14:textId="77777777" w:rsidR="004C09B2" w:rsidRPr="001E47F9" w:rsidRDefault="004C09B2" w:rsidP="00B83EB3">
            <w:pPr>
              <w:pStyle w:val="CRCoverPage"/>
              <w:spacing w:after="0"/>
              <w:rPr>
                <w:b/>
                <w:bCs/>
                <w:noProof/>
                <w:sz w:val="28"/>
                <w:szCs w:val="28"/>
              </w:rPr>
            </w:pPr>
            <w:r w:rsidRPr="001E47F9">
              <w:rPr>
                <w:b/>
                <w:bCs/>
                <w:sz w:val="28"/>
                <w:szCs w:val="28"/>
              </w:rPr>
              <w:t>Draft</w:t>
            </w:r>
          </w:p>
        </w:tc>
        <w:tc>
          <w:tcPr>
            <w:tcW w:w="709" w:type="dxa"/>
          </w:tcPr>
          <w:p w14:paraId="526339D6" w14:textId="77777777" w:rsidR="004C09B2" w:rsidRDefault="004C09B2"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43AE9844" w14:textId="78D1F0AC" w:rsidR="004C09B2" w:rsidRPr="007501EE" w:rsidRDefault="008A0AB6" w:rsidP="00B83EB3">
            <w:pPr>
              <w:pStyle w:val="CRCoverPage"/>
              <w:spacing w:after="0"/>
              <w:jc w:val="center"/>
              <w:rPr>
                <w:b/>
                <w:bCs/>
                <w:noProof/>
                <w:sz w:val="28"/>
                <w:szCs w:val="28"/>
              </w:rPr>
            </w:pPr>
            <w:r>
              <w:rPr>
                <w:b/>
                <w:bCs/>
                <w:sz w:val="28"/>
                <w:szCs w:val="28"/>
              </w:rPr>
              <w:t>-</w:t>
            </w:r>
          </w:p>
        </w:tc>
        <w:tc>
          <w:tcPr>
            <w:tcW w:w="2410" w:type="dxa"/>
          </w:tcPr>
          <w:p w14:paraId="1C143429" w14:textId="77777777" w:rsidR="004C09B2" w:rsidRDefault="004C09B2"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1B8FF" w14:textId="22EBE39A" w:rsidR="004C09B2" w:rsidRPr="001E47F9" w:rsidRDefault="004C09B2" w:rsidP="00B83EB3">
            <w:pPr>
              <w:pStyle w:val="CRCoverPage"/>
              <w:spacing w:after="0"/>
              <w:jc w:val="center"/>
              <w:rPr>
                <w:b/>
                <w:bCs/>
                <w:noProof/>
                <w:sz w:val="28"/>
                <w:szCs w:val="28"/>
              </w:rPr>
            </w:pPr>
            <w:r w:rsidRPr="001E47F9">
              <w:rPr>
                <w:b/>
                <w:bCs/>
                <w:sz w:val="28"/>
                <w:szCs w:val="28"/>
              </w:rPr>
              <w:t>18.</w:t>
            </w:r>
            <w:r w:rsidR="008A0AB6">
              <w:rPr>
                <w:b/>
                <w:bCs/>
                <w:sz w:val="28"/>
                <w:szCs w:val="28"/>
              </w:rPr>
              <w:t>6</w:t>
            </w:r>
            <w:r w:rsidRPr="001E47F9">
              <w:rPr>
                <w:b/>
                <w:bCs/>
                <w:sz w:val="28"/>
                <w:szCs w:val="28"/>
              </w:rPr>
              <w:t>.0</w:t>
            </w:r>
          </w:p>
        </w:tc>
        <w:tc>
          <w:tcPr>
            <w:tcW w:w="143" w:type="dxa"/>
            <w:tcBorders>
              <w:right w:val="single" w:sz="4" w:space="0" w:color="auto"/>
            </w:tcBorders>
          </w:tcPr>
          <w:p w14:paraId="7EC30000" w14:textId="77777777" w:rsidR="004C09B2" w:rsidRDefault="004C09B2" w:rsidP="00B83EB3">
            <w:pPr>
              <w:pStyle w:val="CRCoverPage"/>
              <w:spacing w:after="0"/>
              <w:rPr>
                <w:noProof/>
              </w:rPr>
            </w:pPr>
          </w:p>
        </w:tc>
      </w:tr>
      <w:tr w:rsidR="004C09B2" w14:paraId="75C375A6" w14:textId="77777777" w:rsidTr="00B83EB3">
        <w:tc>
          <w:tcPr>
            <w:tcW w:w="9641" w:type="dxa"/>
            <w:gridSpan w:val="9"/>
            <w:tcBorders>
              <w:left w:val="single" w:sz="4" w:space="0" w:color="auto"/>
              <w:right w:val="single" w:sz="4" w:space="0" w:color="auto"/>
            </w:tcBorders>
          </w:tcPr>
          <w:p w14:paraId="59E30854" w14:textId="77777777" w:rsidR="004C09B2" w:rsidRDefault="004C09B2" w:rsidP="00B83EB3">
            <w:pPr>
              <w:pStyle w:val="CRCoverPage"/>
              <w:spacing w:after="0"/>
              <w:rPr>
                <w:noProof/>
              </w:rPr>
            </w:pPr>
          </w:p>
        </w:tc>
      </w:tr>
      <w:tr w:rsidR="004C09B2" w14:paraId="24E0D6A6" w14:textId="77777777" w:rsidTr="00B83EB3">
        <w:tc>
          <w:tcPr>
            <w:tcW w:w="9641" w:type="dxa"/>
            <w:gridSpan w:val="9"/>
            <w:tcBorders>
              <w:top w:val="single" w:sz="4" w:space="0" w:color="auto"/>
            </w:tcBorders>
          </w:tcPr>
          <w:p w14:paraId="66855A29" w14:textId="77777777" w:rsidR="004C09B2" w:rsidRPr="00F25D98" w:rsidRDefault="004C09B2"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09B2" w14:paraId="2C2B6929" w14:textId="77777777" w:rsidTr="00B83EB3">
        <w:tc>
          <w:tcPr>
            <w:tcW w:w="9641" w:type="dxa"/>
            <w:gridSpan w:val="9"/>
          </w:tcPr>
          <w:p w14:paraId="60976C87" w14:textId="77777777" w:rsidR="004C09B2" w:rsidRDefault="004C09B2" w:rsidP="00B83EB3">
            <w:pPr>
              <w:pStyle w:val="CRCoverPage"/>
              <w:spacing w:after="0"/>
              <w:rPr>
                <w:noProof/>
                <w:sz w:val="8"/>
                <w:szCs w:val="8"/>
              </w:rPr>
            </w:pPr>
          </w:p>
        </w:tc>
      </w:tr>
    </w:tbl>
    <w:p w14:paraId="186E15E0" w14:textId="77777777" w:rsidR="004C09B2" w:rsidRDefault="004C09B2" w:rsidP="004C0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9B2" w14:paraId="3054D4F7" w14:textId="77777777" w:rsidTr="00B83EB3">
        <w:tc>
          <w:tcPr>
            <w:tcW w:w="2835" w:type="dxa"/>
          </w:tcPr>
          <w:p w14:paraId="5249ECE5" w14:textId="77777777" w:rsidR="004C09B2" w:rsidRDefault="004C09B2" w:rsidP="00B83EB3">
            <w:pPr>
              <w:pStyle w:val="CRCoverPage"/>
              <w:tabs>
                <w:tab w:val="right" w:pos="2751"/>
              </w:tabs>
              <w:spacing w:after="0"/>
              <w:rPr>
                <w:b/>
                <w:i/>
                <w:noProof/>
              </w:rPr>
            </w:pPr>
            <w:r>
              <w:rPr>
                <w:b/>
                <w:i/>
                <w:noProof/>
              </w:rPr>
              <w:t>Proposed change affects:</w:t>
            </w:r>
          </w:p>
        </w:tc>
        <w:tc>
          <w:tcPr>
            <w:tcW w:w="1418" w:type="dxa"/>
          </w:tcPr>
          <w:p w14:paraId="7911E1B5" w14:textId="77777777" w:rsidR="004C09B2" w:rsidRDefault="004C09B2"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CD8C3" w14:textId="77777777" w:rsidR="004C09B2" w:rsidRDefault="004C09B2" w:rsidP="00B83EB3">
            <w:pPr>
              <w:pStyle w:val="CRCoverPage"/>
              <w:spacing w:after="0"/>
              <w:jc w:val="center"/>
              <w:rPr>
                <w:b/>
                <w:caps/>
                <w:noProof/>
              </w:rPr>
            </w:pPr>
          </w:p>
        </w:tc>
        <w:tc>
          <w:tcPr>
            <w:tcW w:w="709" w:type="dxa"/>
            <w:tcBorders>
              <w:left w:val="single" w:sz="4" w:space="0" w:color="auto"/>
            </w:tcBorders>
          </w:tcPr>
          <w:p w14:paraId="0DE47BFF" w14:textId="77777777" w:rsidR="004C09B2" w:rsidRDefault="004C09B2"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5A03C" w14:textId="77777777" w:rsidR="004C09B2" w:rsidRDefault="004C09B2" w:rsidP="00B83EB3">
            <w:pPr>
              <w:pStyle w:val="CRCoverPage"/>
              <w:spacing w:after="0"/>
              <w:jc w:val="center"/>
              <w:rPr>
                <w:b/>
                <w:caps/>
                <w:noProof/>
              </w:rPr>
            </w:pPr>
            <w:r>
              <w:rPr>
                <w:b/>
                <w:caps/>
                <w:noProof/>
              </w:rPr>
              <w:t>X</w:t>
            </w:r>
          </w:p>
        </w:tc>
        <w:tc>
          <w:tcPr>
            <w:tcW w:w="2126" w:type="dxa"/>
          </w:tcPr>
          <w:p w14:paraId="6890D2EB" w14:textId="77777777" w:rsidR="004C09B2" w:rsidRDefault="004C09B2"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87942" w14:textId="77777777" w:rsidR="004C09B2" w:rsidRDefault="004C09B2" w:rsidP="00B83EB3">
            <w:pPr>
              <w:pStyle w:val="CRCoverPage"/>
              <w:spacing w:after="0"/>
              <w:jc w:val="center"/>
              <w:rPr>
                <w:b/>
                <w:caps/>
                <w:noProof/>
              </w:rPr>
            </w:pPr>
          </w:p>
        </w:tc>
        <w:tc>
          <w:tcPr>
            <w:tcW w:w="1418" w:type="dxa"/>
            <w:tcBorders>
              <w:left w:val="nil"/>
            </w:tcBorders>
          </w:tcPr>
          <w:p w14:paraId="5550A46E" w14:textId="77777777" w:rsidR="004C09B2" w:rsidRDefault="004C09B2"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0E66E" w14:textId="77777777" w:rsidR="004C09B2" w:rsidRDefault="004C09B2" w:rsidP="00B83EB3">
            <w:pPr>
              <w:pStyle w:val="CRCoverPage"/>
              <w:spacing w:after="0"/>
              <w:jc w:val="center"/>
              <w:rPr>
                <w:b/>
                <w:bCs/>
                <w:caps/>
                <w:noProof/>
              </w:rPr>
            </w:pPr>
          </w:p>
        </w:tc>
      </w:tr>
    </w:tbl>
    <w:p w14:paraId="417ADAC0" w14:textId="77777777" w:rsidR="004C09B2" w:rsidRDefault="004C09B2" w:rsidP="004C09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9B2" w14:paraId="6ABECE74" w14:textId="77777777" w:rsidTr="00B83EB3">
        <w:tc>
          <w:tcPr>
            <w:tcW w:w="9640" w:type="dxa"/>
            <w:gridSpan w:val="11"/>
          </w:tcPr>
          <w:p w14:paraId="2126DB7B" w14:textId="77777777" w:rsidR="004C09B2" w:rsidRDefault="004C09B2" w:rsidP="00B83EB3">
            <w:pPr>
              <w:pStyle w:val="CRCoverPage"/>
              <w:spacing w:after="0"/>
              <w:rPr>
                <w:noProof/>
                <w:sz w:val="8"/>
                <w:szCs w:val="8"/>
              </w:rPr>
            </w:pPr>
          </w:p>
        </w:tc>
      </w:tr>
      <w:tr w:rsidR="006A1E00" w14:paraId="60A838AE" w14:textId="77777777" w:rsidTr="00B83EB3">
        <w:tc>
          <w:tcPr>
            <w:tcW w:w="1843" w:type="dxa"/>
            <w:tcBorders>
              <w:top w:val="single" w:sz="4" w:space="0" w:color="auto"/>
              <w:left w:val="single" w:sz="4" w:space="0" w:color="auto"/>
            </w:tcBorders>
          </w:tcPr>
          <w:p w14:paraId="35033100" w14:textId="77777777" w:rsidR="006A1E00" w:rsidRDefault="006A1E00" w:rsidP="006A1E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BA650" w14:textId="24D50D5A" w:rsidR="006A1E00" w:rsidRDefault="00090C37" w:rsidP="006A1E00">
            <w:pPr>
              <w:pStyle w:val="CRCoverPage"/>
              <w:spacing w:after="0"/>
              <w:ind w:left="100"/>
              <w:rPr>
                <w:noProof/>
              </w:rPr>
            </w:pPr>
            <w:r>
              <w:t>Sets</w:t>
            </w:r>
            <w:r w:rsidR="00103B1A" w:rsidRPr="00103B1A">
              <w:t xml:space="preserve"> (</w:t>
            </w:r>
            <w:r w:rsidR="00B809F6">
              <w:t>7-7</w:t>
            </w:r>
            <w:r w:rsidR="00103B1A" w:rsidRPr="00103B1A">
              <w:t>)</w:t>
            </w:r>
            <w:r w:rsidR="00B809F6">
              <w:t xml:space="preserve"> and</w:t>
            </w:r>
            <w:r w:rsidR="00103B1A" w:rsidRPr="00103B1A">
              <w:t xml:space="preserve"> (7-</w:t>
            </w:r>
            <w:r w:rsidR="00B809F6">
              <w:t>8</w:t>
            </w:r>
            <w:r w:rsidR="00103B1A" w:rsidRPr="00103B1A">
              <w:t>)</w:t>
            </w:r>
            <w:r w:rsidR="00B809F6">
              <w:t xml:space="preserve"> M</w:t>
            </w:r>
            <w:r w:rsidR="00103B1A" w:rsidRPr="00103B1A">
              <w:t>easurement delay TCs for RSCP with UE Rx-Tx in RRC_</w:t>
            </w:r>
            <w:r w:rsidR="00735963">
              <w:t>INACTIVE</w:t>
            </w:r>
            <w:r w:rsidR="00103B1A" w:rsidRPr="00103B1A">
              <w:t xml:space="preserve"> for FR1 and FR2</w:t>
            </w:r>
          </w:p>
        </w:tc>
      </w:tr>
      <w:tr w:rsidR="004C09B2" w14:paraId="3B6221A5" w14:textId="77777777" w:rsidTr="00B83EB3">
        <w:tc>
          <w:tcPr>
            <w:tcW w:w="1843" w:type="dxa"/>
            <w:tcBorders>
              <w:left w:val="single" w:sz="4" w:space="0" w:color="auto"/>
            </w:tcBorders>
          </w:tcPr>
          <w:p w14:paraId="30936173"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210E4462" w14:textId="77777777" w:rsidR="004C09B2" w:rsidRDefault="004C09B2" w:rsidP="00B83EB3">
            <w:pPr>
              <w:pStyle w:val="CRCoverPage"/>
              <w:spacing w:after="0"/>
              <w:rPr>
                <w:noProof/>
                <w:sz w:val="8"/>
                <w:szCs w:val="8"/>
              </w:rPr>
            </w:pPr>
          </w:p>
        </w:tc>
      </w:tr>
      <w:tr w:rsidR="004C09B2" w14:paraId="67A37B94" w14:textId="77777777" w:rsidTr="00B83EB3">
        <w:tc>
          <w:tcPr>
            <w:tcW w:w="1843" w:type="dxa"/>
            <w:tcBorders>
              <w:left w:val="single" w:sz="4" w:space="0" w:color="auto"/>
            </w:tcBorders>
          </w:tcPr>
          <w:p w14:paraId="3EB179B4" w14:textId="77777777" w:rsidR="004C09B2" w:rsidRDefault="004C09B2" w:rsidP="00B83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6C229" w14:textId="77777777" w:rsidR="004C09B2" w:rsidRDefault="004C09B2" w:rsidP="00B83EB3">
            <w:pPr>
              <w:pStyle w:val="CRCoverPage"/>
              <w:spacing w:after="0"/>
              <w:ind w:left="100"/>
              <w:rPr>
                <w:noProof/>
              </w:rPr>
            </w:pPr>
            <w:r>
              <w:rPr>
                <w:noProof/>
              </w:rPr>
              <w:t>Nokia</w:t>
            </w:r>
          </w:p>
        </w:tc>
      </w:tr>
      <w:tr w:rsidR="004C09B2" w14:paraId="62F95EFA" w14:textId="77777777" w:rsidTr="00B83EB3">
        <w:tc>
          <w:tcPr>
            <w:tcW w:w="1843" w:type="dxa"/>
            <w:tcBorders>
              <w:left w:val="single" w:sz="4" w:space="0" w:color="auto"/>
            </w:tcBorders>
          </w:tcPr>
          <w:p w14:paraId="05C8D10F" w14:textId="77777777" w:rsidR="004C09B2" w:rsidRDefault="004C09B2" w:rsidP="00B83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8DC55" w14:textId="29ED3237" w:rsidR="004C09B2" w:rsidRDefault="00000000" w:rsidP="00B83EB3">
            <w:pPr>
              <w:pStyle w:val="CRCoverPage"/>
              <w:spacing w:after="0"/>
              <w:ind w:left="100"/>
              <w:rPr>
                <w:noProof/>
              </w:rPr>
            </w:pPr>
            <w:fldSimple w:instr="DOCPROPERTY  SourceIfTsg  \* MERGEFORMAT">
              <w:r w:rsidR="004C09B2">
                <w:rPr>
                  <w:noProof/>
                </w:rPr>
                <w:t>R4</w:t>
              </w:r>
            </w:fldSimple>
          </w:p>
        </w:tc>
      </w:tr>
      <w:tr w:rsidR="004C09B2" w14:paraId="6BA31879" w14:textId="77777777" w:rsidTr="00B83EB3">
        <w:tc>
          <w:tcPr>
            <w:tcW w:w="1843" w:type="dxa"/>
            <w:tcBorders>
              <w:left w:val="single" w:sz="4" w:space="0" w:color="auto"/>
            </w:tcBorders>
          </w:tcPr>
          <w:p w14:paraId="13BD7C35"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6752B97F" w14:textId="77777777" w:rsidR="004C09B2" w:rsidRDefault="004C09B2" w:rsidP="00B83EB3">
            <w:pPr>
              <w:pStyle w:val="CRCoverPage"/>
              <w:spacing w:after="0"/>
              <w:rPr>
                <w:noProof/>
                <w:sz w:val="8"/>
                <w:szCs w:val="8"/>
              </w:rPr>
            </w:pPr>
          </w:p>
        </w:tc>
      </w:tr>
      <w:tr w:rsidR="004C09B2" w14:paraId="077A68B1" w14:textId="77777777" w:rsidTr="00B83EB3">
        <w:tc>
          <w:tcPr>
            <w:tcW w:w="1843" w:type="dxa"/>
            <w:tcBorders>
              <w:left w:val="single" w:sz="4" w:space="0" w:color="auto"/>
            </w:tcBorders>
          </w:tcPr>
          <w:p w14:paraId="6AEEC3E7" w14:textId="77777777" w:rsidR="004C09B2" w:rsidRDefault="004C09B2" w:rsidP="00B83EB3">
            <w:pPr>
              <w:pStyle w:val="CRCoverPage"/>
              <w:tabs>
                <w:tab w:val="right" w:pos="1759"/>
              </w:tabs>
              <w:spacing w:after="0"/>
              <w:rPr>
                <w:b/>
                <w:i/>
                <w:noProof/>
              </w:rPr>
            </w:pPr>
            <w:r>
              <w:rPr>
                <w:b/>
                <w:i/>
                <w:noProof/>
              </w:rPr>
              <w:t>Work item code:</w:t>
            </w:r>
          </w:p>
        </w:tc>
        <w:tc>
          <w:tcPr>
            <w:tcW w:w="3686" w:type="dxa"/>
            <w:gridSpan w:val="5"/>
            <w:shd w:val="pct30" w:color="FFFF00" w:fill="auto"/>
          </w:tcPr>
          <w:p w14:paraId="64DE6F20" w14:textId="7DA5F24A" w:rsidR="004C09B2" w:rsidRDefault="004C09B2" w:rsidP="00B83EB3">
            <w:pPr>
              <w:pStyle w:val="CRCoverPage"/>
              <w:spacing w:after="0"/>
              <w:ind w:left="100"/>
              <w:rPr>
                <w:noProof/>
              </w:rPr>
            </w:pPr>
            <w:r>
              <w:rPr>
                <w:rFonts w:cs="Arial"/>
                <w:lang w:val="de-DE" w:eastAsia="ja-JP"/>
              </w:rPr>
              <w:t>NR_pos_enh2</w:t>
            </w:r>
            <w:r w:rsidR="0081778D">
              <w:rPr>
                <w:rFonts w:cs="Arial"/>
                <w:lang w:val="de-DE" w:eastAsia="ja-JP"/>
              </w:rPr>
              <w:t>-Perf</w:t>
            </w:r>
          </w:p>
        </w:tc>
        <w:tc>
          <w:tcPr>
            <w:tcW w:w="567" w:type="dxa"/>
            <w:tcBorders>
              <w:left w:val="nil"/>
            </w:tcBorders>
          </w:tcPr>
          <w:p w14:paraId="445A025B" w14:textId="77777777" w:rsidR="004C09B2" w:rsidRDefault="004C09B2" w:rsidP="00B83EB3">
            <w:pPr>
              <w:pStyle w:val="CRCoverPage"/>
              <w:spacing w:after="0"/>
              <w:ind w:right="100"/>
              <w:rPr>
                <w:noProof/>
              </w:rPr>
            </w:pPr>
          </w:p>
        </w:tc>
        <w:tc>
          <w:tcPr>
            <w:tcW w:w="1417" w:type="dxa"/>
            <w:gridSpan w:val="3"/>
            <w:tcBorders>
              <w:left w:val="nil"/>
            </w:tcBorders>
          </w:tcPr>
          <w:p w14:paraId="4C192DD5" w14:textId="77777777" w:rsidR="004C09B2" w:rsidRDefault="004C09B2" w:rsidP="00B83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016DF" w14:textId="7693DCBD" w:rsidR="004C09B2" w:rsidRDefault="004C09B2" w:rsidP="00B83EB3">
            <w:pPr>
              <w:pStyle w:val="CRCoverPage"/>
              <w:spacing w:after="0"/>
              <w:ind w:left="100"/>
              <w:rPr>
                <w:noProof/>
              </w:rPr>
            </w:pPr>
            <w:r>
              <w:t>2024-0</w:t>
            </w:r>
            <w:r w:rsidR="008A0AB6">
              <w:t>8</w:t>
            </w:r>
            <w:r>
              <w:t>-</w:t>
            </w:r>
            <w:r w:rsidR="008A0AB6">
              <w:t>09</w:t>
            </w:r>
          </w:p>
        </w:tc>
      </w:tr>
      <w:tr w:rsidR="004C09B2" w14:paraId="02DE5DF2" w14:textId="77777777" w:rsidTr="00B83EB3">
        <w:tc>
          <w:tcPr>
            <w:tcW w:w="1843" w:type="dxa"/>
            <w:tcBorders>
              <w:left w:val="single" w:sz="4" w:space="0" w:color="auto"/>
            </w:tcBorders>
          </w:tcPr>
          <w:p w14:paraId="7E0F158E" w14:textId="77777777" w:rsidR="004C09B2" w:rsidRDefault="004C09B2" w:rsidP="00B83EB3">
            <w:pPr>
              <w:pStyle w:val="CRCoverPage"/>
              <w:spacing w:after="0"/>
              <w:rPr>
                <w:b/>
                <w:i/>
                <w:noProof/>
                <w:sz w:val="8"/>
                <w:szCs w:val="8"/>
              </w:rPr>
            </w:pPr>
          </w:p>
        </w:tc>
        <w:tc>
          <w:tcPr>
            <w:tcW w:w="1986" w:type="dxa"/>
            <w:gridSpan w:val="4"/>
          </w:tcPr>
          <w:p w14:paraId="23BADED3" w14:textId="77777777" w:rsidR="004C09B2" w:rsidRDefault="004C09B2" w:rsidP="00B83EB3">
            <w:pPr>
              <w:pStyle w:val="CRCoverPage"/>
              <w:spacing w:after="0"/>
              <w:rPr>
                <w:noProof/>
                <w:sz w:val="8"/>
                <w:szCs w:val="8"/>
              </w:rPr>
            </w:pPr>
          </w:p>
        </w:tc>
        <w:tc>
          <w:tcPr>
            <w:tcW w:w="2267" w:type="dxa"/>
            <w:gridSpan w:val="2"/>
          </w:tcPr>
          <w:p w14:paraId="53031067" w14:textId="77777777" w:rsidR="004C09B2" w:rsidRDefault="004C09B2" w:rsidP="00B83EB3">
            <w:pPr>
              <w:pStyle w:val="CRCoverPage"/>
              <w:spacing w:after="0"/>
              <w:rPr>
                <w:noProof/>
                <w:sz w:val="8"/>
                <w:szCs w:val="8"/>
              </w:rPr>
            </w:pPr>
          </w:p>
        </w:tc>
        <w:tc>
          <w:tcPr>
            <w:tcW w:w="1417" w:type="dxa"/>
            <w:gridSpan w:val="3"/>
          </w:tcPr>
          <w:p w14:paraId="379931C2" w14:textId="77777777" w:rsidR="004C09B2" w:rsidRDefault="004C09B2" w:rsidP="00B83EB3">
            <w:pPr>
              <w:pStyle w:val="CRCoverPage"/>
              <w:spacing w:after="0"/>
              <w:rPr>
                <w:noProof/>
                <w:sz w:val="8"/>
                <w:szCs w:val="8"/>
              </w:rPr>
            </w:pPr>
          </w:p>
        </w:tc>
        <w:tc>
          <w:tcPr>
            <w:tcW w:w="2127" w:type="dxa"/>
            <w:tcBorders>
              <w:right w:val="single" w:sz="4" w:space="0" w:color="auto"/>
            </w:tcBorders>
          </w:tcPr>
          <w:p w14:paraId="0B16C05D" w14:textId="77777777" w:rsidR="004C09B2" w:rsidRDefault="004C09B2" w:rsidP="00B83EB3">
            <w:pPr>
              <w:pStyle w:val="CRCoverPage"/>
              <w:spacing w:after="0"/>
              <w:rPr>
                <w:noProof/>
                <w:sz w:val="8"/>
                <w:szCs w:val="8"/>
              </w:rPr>
            </w:pPr>
          </w:p>
        </w:tc>
      </w:tr>
      <w:tr w:rsidR="004C09B2" w14:paraId="6BC30D38" w14:textId="77777777" w:rsidTr="00B83EB3">
        <w:trPr>
          <w:cantSplit/>
        </w:trPr>
        <w:tc>
          <w:tcPr>
            <w:tcW w:w="1843" w:type="dxa"/>
            <w:tcBorders>
              <w:left w:val="single" w:sz="4" w:space="0" w:color="auto"/>
            </w:tcBorders>
          </w:tcPr>
          <w:p w14:paraId="27C6BC32" w14:textId="77777777" w:rsidR="004C09B2" w:rsidRDefault="004C09B2" w:rsidP="00B83EB3">
            <w:pPr>
              <w:pStyle w:val="CRCoverPage"/>
              <w:tabs>
                <w:tab w:val="right" w:pos="1759"/>
              </w:tabs>
              <w:spacing w:after="0"/>
              <w:rPr>
                <w:b/>
                <w:i/>
                <w:noProof/>
              </w:rPr>
            </w:pPr>
            <w:r>
              <w:rPr>
                <w:b/>
                <w:i/>
                <w:noProof/>
              </w:rPr>
              <w:t>Category:</w:t>
            </w:r>
          </w:p>
        </w:tc>
        <w:tc>
          <w:tcPr>
            <w:tcW w:w="851" w:type="dxa"/>
            <w:shd w:val="pct30" w:color="FFFF00" w:fill="auto"/>
          </w:tcPr>
          <w:p w14:paraId="0E2E953F" w14:textId="0428F6DB" w:rsidR="004C09B2" w:rsidRPr="00547A9A" w:rsidRDefault="0095734F" w:rsidP="00B83EB3">
            <w:pPr>
              <w:pStyle w:val="CRCoverPage"/>
              <w:spacing w:after="0"/>
              <w:ind w:left="100" w:right="-609"/>
              <w:rPr>
                <w:b/>
                <w:bCs/>
                <w:noProof/>
              </w:rPr>
            </w:pPr>
            <w:r>
              <w:rPr>
                <w:b/>
                <w:bCs/>
              </w:rPr>
              <w:t>B</w:t>
            </w:r>
          </w:p>
        </w:tc>
        <w:tc>
          <w:tcPr>
            <w:tcW w:w="3402" w:type="dxa"/>
            <w:gridSpan w:val="5"/>
            <w:tcBorders>
              <w:left w:val="nil"/>
            </w:tcBorders>
          </w:tcPr>
          <w:p w14:paraId="2C205C84" w14:textId="77777777" w:rsidR="004C09B2" w:rsidRDefault="004C09B2" w:rsidP="00B83EB3">
            <w:pPr>
              <w:pStyle w:val="CRCoverPage"/>
              <w:spacing w:after="0"/>
              <w:rPr>
                <w:noProof/>
              </w:rPr>
            </w:pPr>
          </w:p>
        </w:tc>
        <w:tc>
          <w:tcPr>
            <w:tcW w:w="1417" w:type="dxa"/>
            <w:gridSpan w:val="3"/>
            <w:tcBorders>
              <w:left w:val="nil"/>
            </w:tcBorders>
          </w:tcPr>
          <w:p w14:paraId="708A0A7E" w14:textId="77777777" w:rsidR="004C09B2" w:rsidRDefault="004C09B2" w:rsidP="00B83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17C1B" w14:textId="77777777" w:rsidR="004C09B2" w:rsidRDefault="00000000" w:rsidP="00B83EB3">
            <w:pPr>
              <w:pStyle w:val="CRCoverPage"/>
              <w:spacing w:after="0"/>
              <w:ind w:left="100"/>
              <w:rPr>
                <w:noProof/>
              </w:rPr>
            </w:pPr>
            <w:fldSimple w:instr="DOCPROPERTY  Release  \* MERGEFORMAT">
              <w:r w:rsidR="004C09B2">
                <w:rPr>
                  <w:noProof/>
                </w:rPr>
                <w:t>Rel-18</w:t>
              </w:r>
            </w:fldSimple>
          </w:p>
        </w:tc>
      </w:tr>
      <w:tr w:rsidR="004C09B2" w14:paraId="4C12A891" w14:textId="77777777" w:rsidTr="00B83EB3">
        <w:tc>
          <w:tcPr>
            <w:tcW w:w="1843" w:type="dxa"/>
            <w:tcBorders>
              <w:left w:val="single" w:sz="4" w:space="0" w:color="auto"/>
              <w:bottom w:val="single" w:sz="4" w:space="0" w:color="auto"/>
            </w:tcBorders>
          </w:tcPr>
          <w:p w14:paraId="34DF0F76" w14:textId="77777777" w:rsidR="004C09B2" w:rsidRDefault="004C09B2" w:rsidP="00B83EB3">
            <w:pPr>
              <w:pStyle w:val="CRCoverPage"/>
              <w:spacing w:after="0"/>
              <w:rPr>
                <w:b/>
                <w:i/>
                <w:noProof/>
              </w:rPr>
            </w:pPr>
          </w:p>
        </w:tc>
        <w:tc>
          <w:tcPr>
            <w:tcW w:w="4677" w:type="dxa"/>
            <w:gridSpan w:val="8"/>
            <w:tcBorders>
              <w:bottom w:val="single" w:sz="4" w:space="0" w:color="auto"/>
            </w:tcBorders>
          </w:tcPr>
          <w:p w14:paraId="6C60EDEB" w14:textId="77777777" w:rsidR="004C09B2" w:rsidRDefault="004C09B2" w:rsidP="00B83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943838" w14:textId="77777777" w:rsidR="004C09B2" w:rsidRDefault="004C09B2" w:rsidP="00B83EB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DB342" w14:textId="77777777" w:rsidR="004C09B2" w:rsidRPr="007C2097" w:rsidRDefault="004C09B2" w:rsidP="00B83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09B2" w14:paraId="252F3F3E" w14:textId="77777777" w:rsidTr="00B83EB3">
        <w:tc>
          <w:tcPr>
            <w:tcW w:w="1843" w:type="dxa"/>
          </w:tcPr>
          <w:p w14:paraId="02D9A85C" w14:textId="77777777" w:rsidR="004C09B2" w:rsidRDefault="004C09B2" w:rsidP="00B83EB3">
            <w:pPr>
              <w:pStyle w:val="CRCoverPage"/>
              <w:spacing w:after="0"/>
              <w:rPr>
                <w:b/>
                <w:i/>
                <w:noProof/>
                <w:sz w:val="8"/>
                <w:szCs w:val="8"/>
              </w:rPr>
            </w:pPr>
          </w:p>
        </w:tc>
        <w:tc>
          <w:tcPr>
            <w:tcW w:w="7797" w:type="dxa"/>
            <w:gridSpan w:val="10"/>
          </w:tcPr>
          <w:p w14:paraId="731C7130" w14:textId="77777777" w:rsidR="004C09B2" w:rsidRDefault="004C09B2" w:rsidP="00B83EB3">
            <w:pPr>
              <w:pStyle w:val="CRCoverPage"/>
              <w:spacing w:after="0"/>
              <w:rPr>
                <w:noProof/>
                <w:sz w:val="8"/>
                <w:szCs w:val="8"/>
              </w:rPr>
            </w:pPr>
          </w:p>
        </w:tc>
      </w:tr>
      <w:tr w:rsidR="004C09B2" w14:paraId="230912DC" w14:textId="77777777" w:rsidTr="00B83EB3">
        <w:tc>
          <w:tcPr>
            <w:tcW w:w="2694" w:type="dxa"/>
            <w:gridSpan w:val="2"/>
            <w:tcBorders>
              <w:top w:val="single" w:sz="4" w:space="0" w:color="auto"/>
              <w:left w:val="single" w:sz="4" w:space="0" w:color="auto"/>
            </w:tcBorders>
          </w:tcPr>
          <w:p w14:paraId="209A0138" w14:textId="77777777" w:rsidR="004C09B2" w:rsidRDefault="004C09B2" w:rsidP="00B83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9710" w14:textId="767B21A1" w:rsidR="004C09B2" w:rsidRDefault="00A45AC0" w:rsidP="00D67906">
            <w:pPr>
              <w:pStyle w:val="CRCoverPage"/>
              <w:spacing w:after="60"/>
              <w:ind w:left="102"/>
              <w:rPr>
                <w:noProof/>
              </w:rPr>
            </w:pPr>
            <w:r>
              <w:rPr>
                <w:noProof/>
              </w:rPr>
              <w:t>TCs for DL RSCP</w:t>
            </w:r>
            <w:r w:rsidR="00B809F6">
              <w:rPr>
                <w:noProof/>
              </w:rPr>
              <w:t xml:space="preserve"> for RRC_INACTIVE</w:t>
            </w:r>
            <w:r>
              <w:rPr>
                <w:noProof/>
              </w:rPr>
              <w:t xml:space="preserve"> are missing in TS 38.133.</w:t>
            </w:r>
          </w:p>
        </w:tc>
      </w:tr>
      <w:tr w:rsidR="004C09B2" w14:paraId="16D1A3C7" w14:textId="77777777" w:rsidTr="00B83EB3">
        <w:tc>
          <w:tcPr>
            <w:tcW w:w="2694" w:type="dxa"/>
            <w:gridSpan w:val="2"/>
            <w:tcBorders>
              <w:left w:val="single" w:sz="4" w:space="0" w:color="auto"/>
            </w:tcBorders>
          </w:tcPr>
          <w:p w14:paraId="2E2557CB"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69A5C05D" w14:textId="77777777" w:rsidR="004C09B2" w:rsidRDefault="004C09B2" w:rsidP="00B83EB3">
            <w:pPr>
              <w:pStyle w:val="CRCoverPage"/>
              <w:spacing w:after="0"/>
              <w:rPr>
                <w:noProof/>
                <w:sz w:val="8"/>
                <w:szCs w:val="8"/>
              </w:rPr>
            </w:pPr>
          </w:p>
        </w:tc>
      </w:tr>
      <w:tr w:rsidR="004C09B2" w14:paraId="1D0AA61B" w14:textId="77777777" w:rsidTr="00B83EB3">
        <w:tc>
          <w:tcPr>
            <w:tcW w:w="2694" w:type="dxa"/>
            <w:gridSpan w:val="2"/>
            <w:tcBorders>
              <w:left w:val="single" w:sz="4" w:space="0" w:color="auto"/>
            </w:tcBorders>
          </w:tcPr>
          <w:p w14:paraId="0384C3AB" w14:textId="77777777" w:rsidR="004C09B2" w:rsidRPr="006520CE" w:rsidRDefault="004C09B2" w:rsidP="00B83EB3">
            <w:pPr>
              <w:pStyle w:val="CRCoverPage"/>
              <w:tabs>
                <w:tab w:val="right" w:pos="2184"/>
              </w:tabs>
              <w:spacing w:after="0"/>
              <w:rPr>
                <w:b/>
                <w:i/>
                <w:noProof/>
                <w:color w:val="000000" w:themeColor="text1"/>
              </w:rPr>
            </w:pPr>
            <w:r w:rsidRPr="006520CE">
              <w:rPr>
                <w:b/>
                <w:i/>
                <w:noProof/>
                <w:color w:val="000000" w:themeColor="text1"/>
              </w:rPr>
              <w:t>Summary of change:</w:t>
            </w:r>
          </w:p>
        </w:tc>
        <w:tc>
          <w:tcPr>
            <w:tcW w:w="6946" w:type="dxa"/>
            <w:gridSpan w:val="9"/>
            <w:tcBorders>
              <w:right w:val="single" w:sz="4" w:space="0" w:color="auto"/>
            </w:tcBorders>
            <w:shd w:val="pct30" w:color="FFFF00" w:fill="auto"/>
          </w:tcPr>
          <w:p w14:paraId="6019E463" w14:textId="72A4F539" w:rsidR="006520CE" w:rsidRPr="006520CE" w:rsidRDefault="004C09B2" w:rsidP="00D67906">
            <w:pPr>
              <w:pStyle w:val="CRCoverPage"/>
              <w:numPr>
                <w:ilvl w:val="0"/>
                <w:numId w:val="37"/>
              </w:numPr>
              <w:spacing w:after="0"/>
              <w:ind w:left="481" w:hanging="284"/>
              <w:rPr>
                <w:noProof/>
                <w:color w:val="000000" w:themeColor="text1"/>
              </w:rPr>
            </w:pPr>
            <w:r w:rsidRPr="006520CE">
              <w:rPr>
                <w:noProof/>
                <w:color w:val="000000" w:themeColor="text1"/>
              </w:rPr>
              <w:t xml:space="preserve">In </w:t>
            </w:r>
            <w:r w:rsidR="00344028">
              <w:rPr>
                <w:noProof/>
                <w:color w:val="000000" w:themeColor="text1"/>
              </w:rPr>
              <w:t>A</w:t>
            </w:r>
            <w:r w:rsidR="00A45AC0">
              <w:rPr>
                <w:noProof/>
                <w:color w:val="000000" w:themeColor="text1"/>
              </w:rPr>
              <w:t>nnex</w:t>
            </w:r>
            <w:r w:rsidR="00DC501E" w:rsidRPr="006520CE">
              <w:rPr>
                <w:noProof/>
                <w:color w:val="000000" w:themeColor="text1"/>
              </w:rPr>
              <w:t xml:space="preserve"> </w:t>
            </w:r>
            <w:r w:rsidR="00A45AC0">
              <w:rPr>
                <w:noProof/>
                <w:color w:val="000000" w:themeColor="text1"/>
              </w:rPr>
              <w:t>A.</w:t>
            </w:r>
            <w:r w:rsidR="00E56099">
              <w:rPr>
                <w:noProof/>
                <w:color w:val="000000" w:themeColor="text1"/>
              </w:rPr>
              <w:t>6.</w:t>
            </w:r>
            <w:r w:rsidR="00B809F6">
              <w:rPr>
                <w:noProof/>
                <w:color w:val="000000" w:themeColor="text1"/>
              </w:rPr>
              <w:t>8</w:t>
            </w:r>
            <w:r w:rsidR="00E56099">
              <w:rPr>
                <w:noProof/>
                <w:color w:val="000000" w:themeColor="text1"/>
              </w:rPr>
              <w:t>.X,</w:t>
            </w:r>
            <w:r w:rsidR="006520CE" w:rsidRPr="006520CE">
              <w:rPr>
                <w:noProof/>
                <w:color w:val="000000" w:themeColor="text1"/>
              </w:rPr>
              <w:t xml:space="preserve"> </w:t>
            </w:r>
            <w:r w:rsidR="00E56099">
              <w:rPr>
                <w:noProof/>
                <w:color w:val="000000" w:themeColor="text1"/>
              </w:rPr>
              <w:t>the test case for DL RSRP and UE Rx-Tx time difference measurements in RRC</w:t>
            </w:r>
            <w:r w:rsidR="00B809F6">
              <w:rPr>
                <w:noProof/>
                <w:color w:val="000000" w:themeColor="text1"/>
              </w:rPr>
              <w:t>_INACTIVE</w:t>
            </w:r>
            <w:r w:rsidR="00E56099">
              <w:rPr>
                <w:noProof/>
                <w:color w:val="000000" w:themeColor="text1"/>
              </w:rPr>
              <w:t xml:space="preserve"> for FR1 </w:t>
            </w:r>
            <w:r w:rsidR="008E6391">
              <w:rPr>
                <w:noProof/>
                <w:color w:val="000000" w:themeColor="text1"/>
              </w:rPr>
              <w:t>is</w:t>
            </w:r>
            <w:r w:rsidR="00E56099">
              <w:rPr>
                <w:noProof/>
                <w:color w:val="000000" w:themeColor="text1"/>
              </w:rPr>
              <w:t xml:space="preserve"> introduced. </w:t>
            </w:r>
          </w:p>
          <w:p w14:paraId="69B3427D" w14:textId="3AF885FF" w:rsidR="004C09B2" w:rsidRPr="00E56099" w:rsidRDefault="006520CE" w:rsidP="00E56099">
            <w:pPr>
              <w:pStyle w:val="CRCoverPage"/>
              <w:numPr>
                <w:ilvl w:val="0"/>
                <w:numId w:val="37"/>
              </w:numPr>
              <w:spacing w:after="0"/>
              <w:ind w:left="481" w:hanging="284"/>
              <w:rPr>
                <w:noProof/>
                <w:color w:val="000000" w:themeColor="text1"/>
              </w:rPr>
            </w:pPr>
            <w:r w:rsidRPr="006520CE">
              <w:rPr>
                <w:noProof/>
                <w:color w:val="000000" w:themeColor="text1"/>
              </w:rPr>
              <w:t>In</w:t>
            </w:r>
            <w:r w:rsidR="00A45AC0">
              <w:rPr>
                <w:noProof/>
                <w:color w:val="000000" w:themeColor="text1"/>
              </w:rPr>
              <w:t xml:space="preserve"> </w:t>
            </w:r>
            <w:r w:rsidR="00344028">
              <w:rPr>
                <w:noProof/>
                <w:color w:val="000000" w:themeColor="text1"/>
              </w:rPr>
              <w:t>A</w:t>
            </w:r>
            <w:r w:rsidR="00A45AC0">
              <w:rPr>
                <w:noProof/>
                <w:color w:val="000000" w:themeColor="text1"/>
              </w:rPr>
              <w:t>nnex A.</w:t>
            </w:r>
            <w:r w:rsidR="00E56099">
              <w:rPr>
                <w:noProof/>
                <w:color w:val="000000" w:themeColor="text1"/>
              </w:rPr>
              <w:t>7.</w:t>
            </w:r>
            <w:r w:rsidR="00B809F6">
              <w:rPr>
                <w:noProof/>
                <w:color w:val="000000" w:themeColor="text1"/>
              </w:rPr>
              <w:t>8</w:t>
            </w:r>
            <w:r w:rsidR="00E56099">
              <w:rPr>
                <w:noProof/>
                <w:color w:val="000000" w:themeColor="text1"/>
              </w:rPr>
              <w:t>.X, the test case for DL RSRP and UE Rx-Tx time difference measurements in RRC_</w:t>
            </w:r>
            <w:r w:rsidR="00B809F6">
              <w:rPr>
                <w:noProof/>
                <w:color w:val="000000" w:themeColor="text1"/>
              </w:rPr>
              <w:t>INACTIVE</w:t>
            </w:r>
            <w:r w:rsidR="00E56099">
              <w:rPr>
                <w:noProof/>
                <w:color w:val="000000" w:themeColor="text1"/>
              </w:rPr>
              <w:t xml:space="preserve"> for FR2 </w:t>
            </w:r>
            <w:r w:rsidR="008E6391">
              <w:rPr>
                <w:noProof/>
                <w:color w:val="000000" w:themeColor="text1"/>
              </w:rPr>
              <w:t>is</w:t>
            </w:r>
            <w:r w:rsidR="00E56099">
              <w:rPr>
                <w:noProof/>
                <w:color w:val="000000" w:themeColor="text1"/>
              </w:rPr>
              <w:t xml:space="preserve"> introduced. </w:t>
            </w:r>
          </w:p>
        </w:tc>
      </w:tr>
      <w:tr w:rsidR="004C09B2" w14:paraId="26F795B2" w14:textId="77777777" w:rsidTr="00B83EB3">
        <w:tc>
          <w:tcPr>
            <w:tcW w:w="2694" w:type="dxa"/>
            <w:gridSpan w:val="2"/>
            <w:tcBorders>
              <w:left w:val="single" w:sz="4" w:space="0" w:color="auto"/>
            </w:tcBorders>
          </w:tcPr>
          <w:p w14:paraId="3C93147A"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71856EC6" w14:textId="77777777" w:rsidR="004C09B2" w:rsidRDefault="004C09B2" w:rsidP="00B83EB3">
            <w:pPr>
              <w:pStyle w:val="CRCoverPage"/>
              <w:spacing w:after="0"/>
              <w:rPr>
                <w:noProof/>
                <w:sz w:val="8"/>
                <w:szCs w:val="8"/>
              </w:rPr>
            </w:pPr>
          </w:p>
        </w:tc>
      </w:tr>
      <w:tr w:rsidR="0081778D" w14:paraId="147E5E80" w14:textId="77777777" w:rsidTr="00B83EB3">
        <w:tc>
          <w:tcPr>
            <w:tcW w:w="2694" w:type="dxa"/>
            <w:gridSpan w:val="2"/>
            <w:tcBorders>
              <w:left w:val="single" w:sz="4" w:space="0" w:color="auto"/>
              <w:bottom w:val="single" w:sz="4" w:space="0" w:color="auto"/>
            </w:tcBorders>
          </w:tcPr>
          <w:p w14:paraId="03369992" w14:textId="77777777" w:rsidR="0081778D" w:rsidRDefault="0081778D" w:rsidP="00817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E2997" w14:textId="0903E72D" w:rsidR="0081778D" w:rsidRDefault="00A45AC0" w:rsidP="00A45AC0">
            <w:pPr>
              <w:pStyle w:val="CRCoverPage"/>
              <w:spacing w:after="60"/>
              <w:ind w:left="123" w:hanging="14"/>
              <w:rPr>
                <w:noProof/>
              </w:rPr>
            </w:pPr>
            <w:r>
              <w:rPr>
                <w:noProof/>
              </w:rPr>
              <w:t>Missing test cases for DL CPP. DL CPP enhancement is not testable</w:t>
            </w:r>
            <w:r w:rsidR="00B809F6">
              <w:rPr>
                <w:noProof/>
              </w:rPr>
              <w:t xml:space="preserve"> in RRC_INACTIVE</w:t>
            </w:r>
            <w:r>
              <w:rPr>
                <w:noProof/>
              </w:rPr>
              <w:t>.</w:t>
            </w:r>
          </w:p>
        </w:tc>
      </w:tr>
      <w:tr w:rsidR="0081778D" w14:paraId="38CA2344" w14:textId="77777777" w:rsidTr="00B83EB3">
        <w:tc>
          <w:tcPr>
            <w:tcW w:w="2694" w:type="dxa"/>
            <w:gridSpan w:val="2"/>
          </w:tcPr>
          <w:p w14:paraId="4EFC1A68" w14:textId="77777777" w:rsidR="0081778D" w:rsidRDefault="0081778D" w:rsidP="0081778D">
            <w:pPr>
              <w:pStyle w:val="CRCoverPage"/>
              <w:spacing w:after="0"/>
              <w:rPr>
                <w:b/>
                <w:i/>
                <w:noProof/>
                <w:sz w:val="8"/>
                <w:szCs w:val="8"/>
              </w:rPr>
            </w:pPr>
          </w:p>
        </w:tc>
        <w:tc>
          <w:tcPr>
            <w:tcW w:w="6946" w:type="dxa"/>
            <w:gridSpan w:val="9"/>
          </w:tcPr>
          <w:p w14:paraId="388DF3AE" w14:textId="77777777" w:rsidR="0081778D" w:rsidRDefault="0081778D" w:rsidP="0081778D">
            <w:pPr>
              <w:pStyle w:val="CRCoverPage"/>
              <w:spacing w:after="0"/>
              <w:rPr>
                <w:noProof/>
                <w:sz w:val="8"/>
                <w:szCs w:val="8"/>
              </w:rPr>
            </w:pPr>
          </w:p>
        </w:tc>
      </w:tr>
      <w:tr w:rsidR="0081778D" w14:paraId="0ABB3A70" w14:textId="77777777" w:rsidTr="00B83EB3">
        <w:tc>
          <w:tcPr>
            <w:tcW w:w="2694" w:type="dxa"/>
            <w:gridSpan w:val="2"/>
            <w:tcBorders>
              <w:top w:val="single" w:sz="4" w:space="0" w:color="auto"/>
              <w:left w:val="single" w:sz="4" w:space="0" w:color="auto"/>
            </w:tcBorders>
          </w:tcPr>
          <w:p w14:paraId="3DB7C55D" w14:textId="77777777" w:rsidR="0081778D" w:rsidRDefault="0081778D" w:rsidP="00817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B5C92" w14:textId="7190B6DD" w:rsidR="0081778D" w:rsidRDefault="0095734F" w:rsidP="0081778D">
            <w:pPr>
              <w:pStyle w:val="CRCoverPage"/>
              <w:spacing w:after="0"/>
              <w:ind w:left="100"/>
              <w:rPr>
                <w:noProof/>
              </w:rPr>
            </w:pPr>
            <w:r>
              <w:rPr>
                <w:lang w:eastAsia="zh-CN"/>
              </w:rPr>
              <w:t>A.</w:t>
            </w:r>
            <w:r w:rsidR="00E56099">
              <w:rPr>
                <w:noProof/>
              </w:rPr>
              <w:t>6.</w:t>
            </w:r>
            <w:r w:rsidR="00B809F6">
              <w:rPr>
                <w:noProof/>
              </w:rPr>
              <w:t>8</w:t>
            </w:r>
            <w:r w:rsidR="00E56099">
              <w:rPr>
                <w:noProof/>
              </w:rPr>
              <w:t xml:space="preserve">.X, </w:t>
            </w:r>
            <w:r>
              <w:rPr>
                <w:noProof/>
              </w:rPr>
              <w:t>A.</w:t>
            </w:r>
            <w:r w:rsidR="00E56099">
              <w:rPr>
                <w:noProof/>
              </w:rPr>
              <w:t>7.</w:t>
            </w:r>
            <w:r w:rsidR="00B809F6">
              <w:rPr>
                <w:noProof/>
              </w:rPr>
              <w:t>8</w:t>
            </w:r>
            <w:r w:rsidR="00E56099">
              <w:rPr>
                <w:noProof/>
              </w:rPr>
              <w:t>.X (</w:t>
            </w:r>
            <w:r>
              <w:rPr>
                <w:noProof/>
              </w:rPr>
              <w:t xml:space="preserve">all </w:t>
            </w:r>
            <w:r w:rsidR="00E56099">
              <w:rPr>
                <w:noProof/>
              </w:rPr>
              <w:t>new)</w:t>
            </w:r>
          </w:p>
        </w:tc>
      </w:tr>
      <w:tr w:rsidR="0081778D" w14:paraId="36758AEB" w14:textId="77777777" w:rsidTr="00B83EB3">
        <w:tc>
          <w:tcPr>
            <w:tcW w:w="2694" w:type="dxa"/>
            <w:gridSpan w:val="2"/>
            <w:tcBorders>
              <w:left w:val="single" w:sz="4" w:space="0" w:color="auto"/>
            </w:tcBorders>
          </w:tcPr>
          <w:p w14:paraId="4BBD95A8" w14:textId="77777777" w:rsidR="0081778D" w:rsidRDefault="0081778D" w:rsidP="0081778D">
            <w:pPr>
              <w:pStyle w:val="CRCoverPage"/>
              <w:spacing w:after="0"/>
              <w:rPr>
                <w:b/>
                <w:i/>
                <w:noProof/>
                <w:sz w:val="8"/>
                <w:szCs w:val="8"/>
              </w:rPr>
            </w:pPr>
          </w:p>
        </w:tc>
        <w:tc>
          <w:tcPr>
            <w:tcW w:w="6946" w:type="dxa"/>
            <w:gridSpan w:val="9"/>
            <w:tcBorders>
              <w:right w:val="single" w:sz="4" w:space="0" w:color="auto"/>
            </w:tcBorders>
          </w:tcPr>
          <w:p w14:paraId="432325FF" w14:textId="77777777" w:rsidR="0081778D" w:rsidRDefault="0081778D" w:rsidP="0081778D">
            <w:pPr>
              <w:pStyle w:val="CRCoverPage"/>
              <w:spacing w:after="0"/>
              <w:rPr>
                <w:noProof/>
                <w:sz w:val="8"/>
                <w:szCs w:val="8"/>
              </w:rPr>
            </w:pPr>
          </w:p>
        </w:tc>
      </w:tr>
      <w:tr w:rsidR="0081778D" w14:paraId="071860A0" w14:textId="77777777" w:rsidTr="00B83EB3">
        <w:tc>
          <w:tcPr>
            <w:tcW w:w="2694" w:type="dxa"/>
            <w:gridSpan w:val="2"/>
            <w:tcBorders>
              <w:left w:val="single" w:sz="4" w:space="0" w:color="auto"/>
            </w:tcBorders>
          </w:tcPr>
          <w:p w14:paraId="565F26B2" w14:textId="77777777" w:rsidR="0081778D" w:rsidRDefault="0081778D" w:rsidP="00817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C65E4" w14:textId="77777777" w:rsidR="0081778D" w:rsidRDefault="0081778D" w:rsidP="00817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D8C88" w14:textId="77777777" w:rsidR="0081778D" w:rsidRDefault="0081778D" w:rsidP="0081778D">
            <w:pPr>
              <w:pStyle w:val="CRCoverPage"/>
              <w:spacing w:after="0"/>
              <w:jc w:val="center"/>
              <w:rPr>
                <w:b/>
                <w:caps/>
                <w:noProof/>
              </w:rPr>
            </w:pPr>
            <w:r>
              <w:rPr>
                <w:b/>
                <w:caps/>
                <w:noProof/>
              </w:rPr>
              <w:t>N</w:t>
            </w:r>
          </w:p>
        </w:tc>
        <w:tc>
          <w:tcPr>
            <w:tcW w:w="2977" w:type="dxa"/>
            <w:gridSpan w:val="4"/>
          </w:tcPr>
          <w:p w14:paraId="7CC519CA" w14:textId="77777777" w:rsidR="0081778D" w:rsidRDefault="0081778D" w:rsidP="00817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B592A" w14:textId="77777777" w:rsidR="0081778D" w:rsidRDefault="0081778D" w:rsidP="0081778D">
            <w:pPr>
              <w:pStyle w:val="CRCoverPage"/>
              <w:spacing w:after="0"/>
              <w:ind w:left="99"/>
              <w:rPr>
                <w:noProof/>
              </w:rPr>
            </w:pPr>
          </w:p>
        </w:tc>
      </w:tr>
      <w:tr w:rsidR="0081778D" w14:paraId="23D9102C" w14:textId="77777777" w:rsidTr="00B83EB3">
        <w:tc>
          <w:tcPr>
            <w:tcW w:w="2694" w:type="dxa"/>
            <w:gridSpan w:val="2"/>
            <w:tcBorders>
              <w:left w:val="single" w:sz="4" w:space="0" w:color="auto"/>
            </w:tcBorders>
          </w:tcPr>
          <w:p w14:paraId="4D3F8EB9" w14:textId="77777777" w:rsidR="0081778D" w:rsidRDefault="0081778D" w:rsidP="00817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33CAE"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A127" w14:textId="77777777" w:rsidR="0081778D" w:rsidRDefault="0081778D" w:rsidP="0081778D">
            <w:pPr>
              <w:pStyle w:val="CRCoverPage"/>
              <w:spacing w:after="0"/>
              <w:jc w:val="center"/>
              <w:rPr>
                <w:b/>
                <w:caps/>
                <w:noProof/>
              </w:rPr>
            </w:pPr>
            <w:r>
              <w:rPr>
                <w:b/>
                <w:caps/>
                <w:noProof/>
              </w:rPr>
              <w:t>X</w:t>
            </w:r>
          </w:p>
        </w:tc>
        <w:tc>
          <w:tcPr>
            <w:tcW w:w="2977" w:type="dxa"/>
            <w:gridSpan w:val="4"/>
          </w:tcPr>
          <w:p w14:paraId="1E7202A7" w14:textId="77777777" w:rsidR="0081778D" w:rsidRDefault="0081778D" w:rsidP="00817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C7DF6" w14:textId="77777777" w:rsidR="0081778D" w:rsidRDefault="0081778D" w:rsidP="0081778D">
            <w:pPr>
              <w:pStyle w:val="CRCoverPage"/>
              <w:spacing w:after="0"/>
              <w:ind w:left="99"/>
              <w:rPr>
                <w:noProof/>
              </w:rPr>
            </w:pPr>
            <w:r>
              <w:rPr>
                <w:noProof/>
              </w:rPr>
              <w:t xml:space="preserve">TS/TR ... CR ... </w:t>
            </w:r>
          </w:p>
        </w:tc>
      </w:tr>
      <w:tr w:rsidR="0081778D" w14:paraId="2A657C3D" w14:textId="77777777" w:rsidTr="00B83EB3">
        <w:tc>
          <w:tcPr>
            <w:tcW w:w="2694" w:type="dxa"/>
            <w:gridSpan w:val="2"/>
            <w:tcBorders>
              <w:left w:val="single" w:sz="4" w:space="0" w:color="auto"/>
            </w:tcBorders>
          </w:tcPr>
          <w:p w14:paraId="594E3E9A" w14:textId="77777777" w:rsidR="0081778D" w:rsidRDefault="0081778D" w:rsidP="00817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472E3" w14:textId="77777777" w:rsidR="0081778D" w:rsidRDefault="0081778D" w:rsidP="008177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8393E" w14:textId="77777777" w:rsidR="0081778D" w:rsidRDefault="0081778D" w:rsidP="0081778D">
            <w:pPr>
              <w:pStyle w:val="CRCoverPage"/>
              <w:spacing w:after="0"/>
              <w:jc w:val="center"/>
              <w:rPr>
                <w:b/>
                <w:caps/>
                <w:noProof/>
              </w:rPr>
            </w:pPr>
          </w:p>
        </w:tc>
        <w:tc>
          <w:tcPr>
            <w:tcW w:w="2977" w:type="dxa"/>
            <w:gridSpan w:val="4"/>
          </w:tcPr>
          <w:p w14:paraId="4F38E400" w14:textId="77777777" w:rsidR="0081778D" w:rsidRDefault="0081778D" w:rsidP="00817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8FC42B" w14:textId="77777777" w:rsidR="0081778D" w:rsidRDefault="0081778D" w:rsidP="0081778D">
            <w:pPr>
              <w:pStyle w:val="CRCoverPage"/>
              <w:spacing w:after="0"/>
              <w:ind w:left="99"/>
              <w:rPr>
                <w:noProof/>
              </w:rPr>
            </w:pPr>
            <w:r w:rsidRPr="004C6660">
              <w:rPr>
                <w:noProof/>
              </w:rPr>
              <w:t>TS</w:t>
            </w:r>
            <w:r>
              <w:rPr>
                <w:noProof/>
              </w:rPr>
              <w:t xml:space="preserve"> </w:t>
            </w:r>
            <w:r w:rsidRPr="004C6660">
              <w:rPr>
                <w:noProof/>
              </w:rPr>
              <w:t>38.533</w:t>
            </w:r>
          </w:p>
        </w:tc>
      </w:tr>
      <w:tr w:rsidR="0081778D" w14:paraId="49675DE3" w14:textId="77777777" w:rsidTr="00B83EB3">
        <w:tc>
          <w:tcPr>
            <w:tcW w:w="2694" w:type="dxa"/>
            <w:gridSpan w:val="2"/>
            <w:tcBorders>
              <w:left w:val="single" w:sz="4" w:space="0" w:color="auto"/>
            </w:tcBorders>
          </w:tcPr>
          <w:p w14:paraId="125C091A" w14:textId="77777777" w:rsidR="0081778D" w:rsidRDefault="0081778D" w:rsidP="00817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5F539"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D702F" w14:textId="77777777" w:rsidR="0081778D" w:rsidRDefault="0081778D" w:rsidP="0081778D">
            <w:pPr>
              <w:pStyle w:val="CRCoverPage"/>
              <w:spacing w:after="0"/>
              <w:jc w:val="center"/>
              <w:rPr>
                <w:b/>
                <w:caps/>
                <w:noProof/>
              </w:rPr>
            </w:pPr>
            <w:r>
              <w:rPr>
                <w:b/>
                <w:caps/>
                <w:noProof/>
              </w:rPr>
              <w:t>X</w:t>
            </w:r>
          </w:p>
        </w:tc>
        <w:tc>
          <w:tcPr>
            <w:tcW w:w="2977" w:type="dxa"/>
            <w:gridSpan w:val="4"/>
          </w:tcPr>
          <w:p w14:paraId="3035AB3E" w14:textId="77777777" w:rsidR="0081778D" w:rsidRDefault="0081778D" w:rsidP="00817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F74038" w14:textId="77777777" w:rsidR="0081778D" w:rsidRDefault="0081778D" w:rsidP="0081778D">
            <w:pPr>
              <w:pStyle w:val="CRCoverPage"/>
              <w:spacing w:after="0"/>
              <w:ind w:left="99"/>
              <w:rPr>
                <w:noProof/>
              </w:rPr>
            </w:pPr>
            <w:r>
              <w:rPr>
                <w:noProof/>
              </w:rPr>
              <w:t xml:space="preserve">TS/TR ... CR ... </w:t>
            </w:r>
          </w:p>
        </w:tc>
      </w:tr>
      <w:tr w:rsidR="0081778D" w14:paraId="47096320" w14:textId="77777777" w:rsidTr="00B83EB3">
        <w:tc>
          <w:tcPr>
            <w:tcW w:w="2694" w:type="dxa"/>
            <w:gridSpan w:val="2"/>
            <w:tcBorders>
              <w:left w:val="single" w:sz="4" w:space="0" w:color="auto"/>
            </w:tcBorders>
          </w:tcPr>
          <w:p w14:paraId="1D89BA7D" w14:textId="77777777" w:rsidR="0081778D" w:rsidRDefault="0081778D" w:rsidP="0081778D">
            <w:pPr>
              <w:pStyle w:val="CRCoverPage"/>
              <w:spacing w:after="0"/>
              <w:rPr>
                <w:b/>
                <w:i/>
                <w:noProof/>
              </w:rPr>
            </w:pPr>
          </w:p>
        </w:tc>
        <w:tc>
          <w:tcPr>
            <w:tcW w:w="6946" w:type="dxa"/>
            <w:gridSpan w:val="9"/>
            <w:tcBorders>
              <w:right w:val="single" w:sz="4" w:space="0" w:color="auto"/>
            </w:tcBorders>
          </w:tcPr>
          <w:p w14:paraId="47C40BE6" w14:textId="77777777" w:rsidR="0081778D" w:rsidRDefault="0081778D" w:rsidP="0081778D">
            <w:pPr>
              <w:pStyle w:val="CRCoverPage"/>
              <w:spacing w:after="0"/>
              <w:rPr>
                <w:noProof/>
              </w:rPr>
            </w:pPr>
          </w:p>
        </w:tc>
      </w:tr>
      <w:tr w:rsidR="0081778D" w14:paraId="37F00844" w14:textId="77777777" w:rsidTr="00B83EB3">
        <w:tc>
          <w:tcPr>
            <w:tcW w:w="2694" w:type="dxa"/>
            <w:gridSpan w:val="2"/>
            <w:tcBorders>
              <w:left w:val="single" w:sz="4" w:space="0" w:color="auto"/>
              <w:bottom w:val="single" w:sz="4" w:space="0" w:color="auto"/>
            </w:tcBorders>
          </w:tcPr>
          <w:p w14:paraId="4E2CA408" w14:textId="77777777" w:rsidR="0081778D" w:rsidRDefault="0081778D" w:rsidP="00817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DA5D8" w14:textId="101CC706" w:rsidR="0081778D" w:rsidRDefault="0081778D" w:rsidP="0081778D">
            <w:pPr>
              <w:pStyle w:val="CRCoverPage"/>
              <w:spacing w:after="0"/>
              <w:ind w:left="100"/>
              <w:rPr>
                <w:noProof/>
              </w:rPr>
            </w:pPr>
            <w:r>
              <w:rPr>
                <w:noProof/>
              </w:rPr>
              <w:t>None.</w:t>
            </w:r>
          </w:p>
        </w:tc>
      </w:tr>
      <w:tr w:rsidR="0081778D" w:rsidRPr="008863B9" w14:paraId="1FCA98BA" w14:textId="77777777" w:rsidTr="00B83EB3">
        <w:tc>
          <w:tcPr>
            <w:tcW w:w="2694" w:type="dxa"/>
            <w:gridSpan w:val="2"/>
            <w:tcBorders>
              <w:top w:val="single" w:sz="4" w:space="0" w:color="auto"/>
              <w:bottom w:val="single" w:sz="4" w:space="0" w:color="auto"/>
            </w:tcBorders>
          </w:tcPr>
          <w:p w14:paraId="0E79E668" w14:textId="77777777" w:rsidR="0081778D" w:rsidRPr="008863B9" w:rsidRDefault="0081778D" w:rsidP="00817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8E51E" w14:textId="77777777" w:rsidR="0081778D" w:rsidRPr="008863B9" w:rsidRDefault="0081778D" w:rsidP="0081778D">
            <w:pPr>
              <w:pStyle w:val="CRCoverPage"/>
              <w:spacing w:after="0"/>
              <w:ind w:left="100"/>
              <w:rPr>
                <w:noProof/>
                <w:sz w:val="8"/>
                <w:szCs w:val="8"/>
              </w:rPr>
            </w:pPr>
          </w:p>
        </w:tc>
      </w:tr>
      <w:tr w:rsidR="0081778D" w14:paraId="1569A6BD" w14:textId="77777777" w:rsidTr="00B83EB3">
        <w:tc>
          <w:tcPr>
            <w:tcW w:w="2694" w:type="dxa"/>
            <w:gridSpan w:val="2"/>
            <w:tcBorders>
              <w:top w:val="single" w:sz="4" w:space="0" w:color="auto"/>
              <w:left w:val="single" w:sz="4" w:space="0" w:color="auto"/>
              <w:bottom w:val="single" w:sz="4" w:space="0" w:color="auto"/>
            </w:tcBorders>
          </w:tcPr>
          <w:p w14:paraId="3A51CF8B" w14:textId="77777777" w:rsidR="0081778D" w:rsidRDefault="0081778D" w:rsidP="00817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3D545" w14:textId="572AFC44" w:rsidR="0081778D" w:rsidRDefault="0081778D" w:rsidP="0081778D">
            <w:pPr>
              <w:pStyle w:val="CRCoverPage"/>
              <w:spacing w:after="0"/>
              <w:ind w:left="100"/>
              <w:rPr>
                <w:noProof/>
              </w:rPr>
            </w:pPr>
          </w:p>
        </w:tc>
      </w:tr>
    </w:tbl>
    <w:p w14:paraId="112E5F14" w14:textId="77777777" w:rsidR="004C09B2" w:rsidRDefault="004C09B2" w:rsidP="004C09B2">
      <w:pPr>
        <w:pStyle w:val="CRCoverPage"/>
        <w:spacing w:after="0"/>
        <w:rPr>
          <w:noProof/>
          <w:sz w:val="8"/>
          <w:szCs w:val="8"/>
        </w:rPr>
      </w:pPr>
    </w:p>
    <w:p w14:paraId="3B024181" w14:textId="77777777" w:rsidR="004C09B2" w:rsidRDefault="004C09B2" w:rsidP="004C09B2">
      <w:pPr>
        <w:pStyle w:val="CRCoverPage"/>
        <w:spacing w:after="0"/>
        <w:rPr>
          <w:noProof/>
          <w:sz w:val="8"/>
          <w:szCs w:val="8"/>
        </w:rPr>
      </w:pPr>
    </w:p>
    <w:p w14:paraId="2D959760" w14:textId="77777777" w:rsidR="004C09B2" w:rsidRDefault="004C09B2" w:rsidP="003009ED">
      <w:pPr>
        <w:pStyle w:val="CRCoverPage"/>
        <w:outlineLvl w:val="0"/>
        <w:rPr>
          <w:b/>
          <w:noProof/>
          <w:sz w:val="24"/>
        </w:rPr>
      </w:pPr>
    </w:p>
    <w:p w14:paraId="1557EA72" w14:textId="77777777" w:rsidR="001E41F3" w:rsidRDefault="001E41F3">
      <w:pPr>
        <w:rPr>
          <w:noProof/>
        </w:rPr>
        <w:sectPr w:rsidR="001E41F3" w:rsidSect="001316F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835E596" w14:textId="6FB464A4" w:rsidR="007E1EAC" w:rsidRDefault="007E1EAC" w:rsidP="007E1EAC">
      <w:pPr>
        <w:pStyle w:val="Heading3"/>
        <w:rPr>
          <w:ins w:id="1" w:author="Nokia" w:date="2024-05-09T17:57:00Z"/>
        </w:rPr>
      </w:pPr>
      <w:ins w:id="2" w:author="Nokia" w:date="2024-05-09T17:57:00Z">
        <w:r w:rsidRPr="007E1EAC">
          <w:t>A.6.</w:t>
        </w:r>
      </w:ins>
      <w:ins w:id="3" w:author="Nokia" w:date="2024-07-31T12:14:00Z" w16du:dateUtc="2024-07-31T10:14:00Z">
        <w:r w:rsidR="00B809F6">
          <w:t>8</w:t>
        </w:r>
      </w:ins>
      <w:ins w:id="4" w:author="Nokia" w:date="2024-05-09T17:57:00Z">
        <w:r w:rsidRPr="007E1EAC">
          <w:t>.X</w:t>
        </w:r>
        <w:r w:rsidRPr="007E1EAC">
          <w:tab/>
          <w:t xml:space="preserve">DL RSCP with UE Rx-Tx time difference measurements in </w:t>
        </w:r>
        <w:r w:rsidRPr="00546ACA">
          <w:t>RRC_</w:t>
        </w:r>
      </w:ins>
      <w:ins w:id="5" w:author="Nokia" w:date="2024-07-31T12:14:00Z" w16du:dateUtc="2024-07-31T10:14:00Z">
        <w:r w:rsidR="00B809F6" w:rsidRPr="00546ACA">
          <w:t>INACTIVE</w:t>
        </w:r>
      </w:ins>
      <w:ins w:id="6" w:author="Nokia" w:date="2024-05-09T17:57:00Z">
        <w:r w:rsidRPr="007E1EAC">
          <w:t xml:space="preserve"> in FR1 SA</w:t>
        </w:r>
      </w:ins>
    </w:p>
    <w:p w14:paraId="36B56890" w14:textId="038142D0" w:rsidR="007E1EAC" w:rsidRPr="004B3A3C" w:rsidRDefault="007E1EAC" w:rsidP="007E1EAC">
      <w:pPr>
        <w:pStyle w:val="Heading4"/>
        <w:rPr>
          <w:ins w:id="7" w:author="Nokia" w:date="2024-05-09T17:57:00Z"/>
        </w:rPr>
      </w:pPr>
      <w:ins w:id="8" w:author="Nokia" w:date="2024-05-09T17:57:00Z">
        <w:r w:rsidRPr="004B3A3C">
          <w:t>A.6.</w:t>
        </w:r>
      </w:ins>
      <w:proofErr w:type="gramStart"/>
      <w:ins w:id="9" w:author="Nokia" w:date="2024-07-31T12:14:00Z" w16du:dateUtc="2024-07-31T10:14:00Z">
        <w:r w:rsidR="00B809F6">
          <w:t>8</w:t>
        </w:r>
      </w:ins>
      <w:ins w:id="10" w:author="Nokia" w:date="2024-05-09T17:57:00Z">
        <w:r w:rsidRPr="004B3A3C">
          <w:t>.</w:t>
        </w:r>
        <w:r>
          <w:t>X</w:t>
        </w:r>
        <w:r w:rsidRPr="004B3A3C">
          <w:t>.</w:t>
        </w:r>
        <w:proofErr w:type="gramEnd"/>
        <w:r w:rsidRPr="004B3A3C">
          <w:t>1</w:t>
        </w:r>
        <w:r>
          <w:tab/>
          <w:t xml:space="preserve">DL RSCP with </w:t>
        </w:r>
        <w:r w:rsidRPr="004B3A3C">
          <w:t>UE Rx-Tx time difference measurement for single positioning frequency layer in FR1 SA</w:t>
        </w:r>
      </w:ins>
    </w:p>
    <w:p w14:paraId="68791CB6" w14:textId="7F93668B" w:rsidR="007E1EAC" w:rsidRPr="004B3A3C" w:rsidRDefault="007E1EAC" w:rsidP="007E1EAC">
      <w:pPr>
        <w:pStyle w:val="Heading5"/>
        <w:rPr>
          <w:ins w:id="11" w:author="Nokia" w:date="2024-05-09T17:57:00Z"/>
        </w:rPr>
      </w:pPr>
      <w:ins w:id="12" w:author="Nokia" w:date="2024-05-09T17:57:00Z">
        <w:r w:rsidRPr="004B3A3C">
          <w:t>A.6.</w:t>
        </w:r>
      </w:ins>
      <w:proofErr w:type="gramStart"/>
      <w:ins w:id="13" w:author="Nokia" w:date="2024-07-31T12:14:00Z" w16du:dateUtc="2024-07-31T10:14:00Z">
        <w:r w:rsidR="00B809F6">
          <w:t>8</w:t>
        </w:r>
      </w:ins>
      <w:ins w:id="14" w:author="Nokia" w:date="2024-05-09T17:57:00Z">
        <w:r w:rsidRPr="004B3A3C">
          <w:t>.</w:t>
        </w:r>
        <w:r>
          <w:t>X</w:t>
        </w:r>
        <w:r w:rsidRPr="004B3A3C">
          <w:t>.</w:t>
        </w:r>
        <w:proofErr w:type="gramEnd"/>
        <w:r w:rsidRPr="004B3A3C">
          <w:t>1.1</w:t>
        </w:r>
        <w:r w:rsidRPr="004B3A3C">
          <w:tab/>
          <w:t>Test purpose and environment</w:t>
        </w:r>
      </w:ins>
    </w:p>
    <w:p w14:paraId="094F63B6" w14:textId="3BA8AA00" w:rsidR="007E1EAC" w:rsidRPr="004B3A3C" w:rsidRDefault="007E1EAC" w:rsidP="007E1EAC">
      <w:pPr>
        <w:rPr>
          <w:ins w:id="15" w:author="Nokia" w:date="2024-05-09T17:57:00Z"/>
        </w:rPr>
      </w:pPr>
      <w:ins w:id="16" w:author="Nokia" w:date="2024-05-09T17:57:00Z">
        <w:r w:rsidRPr="004B3A3C">
          <w:t xml:space="preserve">The purpose of the test is to verify that the </w:t>
        </w:r>
        <w:r>
          <w:t xml:space="preserve">DL RSCP and </w:t>
        </w:r>
        <w:r w:rsidRPr="004B3A3C">
          <w:t xml:space="preserve">UE Rx-Tx </w:t>
        </w:r>
        <w:r>
          <w:t xml:space="preserve">time difference </w:t>
        </w:r>
        <w:r w:rsidRPr="004B3A3C">
          <w:t>measurement</w:t>
        </w:r>
        <w:r>
          <w:t>s</w:t>
        </w:r>
        <w:r w:rsidRPr="004B3A3C">
          <w:t xml:space="preserve"> </w:t>
        </w:r>
      </w:ins>
      <w:ins w:id="17" w:author="Nokia" w:date="2024-07-31T17:40:00Z" w16du:dateUtc="2024-07-31T15:40:00Z">
        <w:r w:rsidR="00B80DA5" w:rsidRPr="00546ACA">
          <w:rPr>
            <w:rFonts w:eastAsiaTheme="minorEastAsia"/>
            <w:lang w:eastAsia="zh-CN"/>
          </w:rPr>
          <w:t>in RRC_INACTIVE</w:t>
        </w:r>
        <w:r w:rsidR="00B80DA5" w:rsidRPr="00F418B3">
          <w:rPr>
            <w:rFonts w:eastAsiaTheme="minorEastAsia" w:hint="eastAsia"/>
            <w:lang w:eastAsia="zh-CN"/>
          </w:rPr>
          <w:t xml:space="preserve"> </w:t>
        </w:r>
        <w:r w:rsidR="00B80DA5" w:rsidRPr="00546ACA">
          <w:rPr>
            <w:rFonts w:eastAsiaTheme="minorEastAsia"/>
            <w:lang w:eastAsia="zh-CN"/>
          </w:rPr>
          <w:t>state</w:t>
        </w:r>
        <w:r w:rsidR="00B80DA5" w:rsidRPr="00F418B3">
          <w:rPr>
            <w:rFonts w:eastAsiaTheme="minorEastAsia" w:hint="eastAsia"/>
            <w:lang w:eastAsia="zh-CN"/>
          </w:rPr>
          <w:t xml:space="preserve"> </w:t>
        </w:r>
      </w:ins>
      <w:ins w:id="18" w:author="Nokia" w:date="2024-05-09T17:57:00Z">
        <w:r w:rsidRPr="004B3A3C">
          <w:t xml:space="preserve">meet the requirements specified in clause </w:t>
        </w:r>
      </w:ins>
      <w:ins w:id="19" w:author="Nokia" w:date="2024-07-31T17:06:00Z" w16du:dateUtc="2024-07-31T15:06:00Z">
        <w:r w:rsidR="002634FF" w:rsidRPr="00546ACA">
          <w:t>5</w:t>
        </w:r>
      </w:ins>
      <w:ins w:id="20" w:author="Nokia" w:date="2024-05-09T17:57:00Z">
        <w:r w:rsidRPr="00546ACA">
          <w:t>.</w:t>
        </w:r>
      </w:ins>
      <w:ins w:id="21" w:author="Nokia" w:date="2024-07-31T17:06:00Z" w16du:dateUtc="2024-07-31T15:06:00Z">
        <w:r w:rsidR="002634FF" w:rsidRPr="00546ACA">
          <w:t>6</w:t>
        </w:r>
      </w:ins>
      <w:ins w:id="22" w:author="Nokia" w:date="2024-05-09T17:57:00Z">
        <w:r w:rsidRPr="00546ACA">
          <w:t>.8.5</w:t>
        </w:r>
        <w:r w:rsidRPr="004B3A3C">
          <w:t xml:space="preserve"> in AWGN propagation condition in FR1 in standalone scenario when single positioning frequency layer is configured</w:t>
        </w:r>
        <w:r>
          <w:t xml:space="preserve"> for both DL RSCP measurement and UE Rx-Tx time difference measurement</w:t>
        </w:r>
        <w:r w:rsidRPr="004B3A3C">
          <w:t>.</w:t>
        </w:r>
      </w:ins>
    </w:p>
    <w:p w14:paraId="45B0FEAE" w14:textId="7103BF40" w:rsidR="007E1EAC" w:rsidRPr="004B3A3C" w:rsidRDefault="007E1EAC" w:rsidP="007E1EAC">
      <w:pPr>
        <w:rPr>
          <w:ins w:id="23" w:author="Nokia" w:date="2024-05-09T17:57:00Z"/>
        </w:rPr>
      </w:pPr>
      <w:ins w:id="24" w:author="Nokia" w:date="2024-05-09T17:57:00Z">
        <w:r w:rsidRPr="004B3A3C">
          <w:t>The supported test configurations</w:t>
        </w:r>
        <w:r>
          <w:t xml:space="preserve"> are</w:t>
        </w:r>
        <w:r w:rsidRPr="004B3A3C">
          <w:t xml:space="preserve"> listed in Table A.6.</w:t>
        </w:r>
      </w:ins>
      <w:ins w:id="25" w:author="Nokia" w:date="2024-07-31T17:07:00Z" w16du:dateUtc="2024-07-31T15:07:00Z">
        <w:r w:rsidR="002634FF">
          <w:t>8</w:t>
        </w:r>
      </w:ins>
      <w:ins w:id="26" w:author="Nokia" w:date="2024-05-09T17:57:00Z">
        <w:r w:rsidRPr="004B3A3C">
          <w:t>.</w:t>
        </w:r>
        <w:r>
          <w:t>X</w:t>
        </w:r>
        <w:r w:rsidRPr="004B3A3C">
          <w:t>.1.1-1.</w:t>
        </w:r>
      </w:ins>
    </w:p>
    <w:p w14:paraId="32273094" w14:textId="7A4F5F31" w:rsidR="007E1EAC" w:rsidRPr="004B3A3C" w:rsidRDefault="007E1EAC" w:rsidP="007E1EAC">
      <w:pPr>
        <w:pStyle w:val="TH"/>
        <w:rPr>
          <w:ins w:id="27" w:author="Nokia" w:date="2024-05-09T17:57:00Z"/>
        </w:rPr>
      </w:pPr>
      <w:ins w:id="28" w:author="Nokia" w:date="2024-05-09T17:57:00Z">
        <w:r w:rsidRPr="004B3A3C">
          <w:t xml:space="preserve">Table </w:t>
        </w:r>
        <w:r w:rsidRPr="004B3A3C">
          <w:rPr>
            <w:snapToGrid w:val="0"/>
            <w:lang w:eastAsia="zh-CN"/>
          </w:rPr>
          <w:t>A.6.</w:t>
        </w:r>
      </w:ins>
      <w:ins w:id="29" w:author="Nokia" w:date="2024-07-31T17:07:00Z" w16du:dateUtc="2024-07-31T15:07:00Z">
        <w:r w:rsidR="002634FF">
          <w:rPr>
            <w:snapToGrid w:val="0"/>
            <w:lang w:eastAsia="zh-CN"/>
          </w:rPr>
          <w:t>8</w:t>
        </w:r>
      </w:ins>
      <w:ins w:id="30" w:author="Nokia" w:date="2024-05-09T17:57:00Z">
        <w:r w:rsidRPr="004B3A3C">
          <w:rPr>
            <w:snapToGrid w:val="0"/>
            <w:lang w:eastAsia="zh-CN"/>
          </w:rPr>
          <w:t>.</w:t>
        </w:r>
        <w:r>
          <w:rPr>
            <w:snapToGrid w:val="0"/>
            <w:lang w:eastAsia="zh-CN"/>
          </w:rPr>
          <w:t>X</w:t>
        </w:r>
        <w:r w:rsidRPr="004B3A3C">
          <w:rPr>
            <w:snapToGrid w:val="0"/>
            <w:lang w:eastAsia="zh-CN"/>
          </w:rPr>
          <w:t>.1.1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E1EAC" w:rsidRPr="004B3A3C" w14:paraId="33B40C2A" w14:textId="77777777" w:rsidTr="005D5552">
        <w:trPr>
          <w:ins w:id="31" w:author="Nokia" w:date="2024-05-09T17:57:00Z"/>
        </w:trPr>
        <w:tc>
          <w:tcPr>
            <w:tcW w:w="2340" w:type="dxa"/>
            <w:tcBorders>
              <w:top w:val="single" w:sz="4" w:space="0" w:color="auto"/>
              <w:left w:val="single" w:sz="4" w:space="0" w:color="auto"/>
              <w:bottom w:val="single" w:sz="4" w:space="0" w:color="auto"/>
              <w:right w:val="single" w:sz="4" w:space="0" w:color="auto"/>
            </w:tcBorders>
            <w:hideMark/>
          </w:tcPr>
          <w:p w14:paraId="247F6FAA" w14:textId="77777777" w:rsidR="007E1EAC" w:rsidRPr="004B3A3C" w:rsidRDefault="007E1EAC" w:rsidP="005D5552">
            <w:pPr>
              <w:pStyle w:val="TAH"/>
              <w:rPr>
                <w:ins w:id="32" w:author="Nokia" w:date="2024-05-09T17:57:00Z"/>
              </w:rPr>
            </w:pPr>
            <w:ins w:id="33" w:author="Nokia" w:date="2024-05-09T17:57:00Z">
              <w:r w:rsidRPr="004B3A3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7EB94B0" w14:textId="77777777" w:rsidR="007E1EAC" w:rsidRPr="004B3A3C" w:rsidRDefault="007E1EAC" w:rsidP="005D5552">
            <w:pPr>
              <w:pStyle w:val="TAH"/>
              <w:rPr>
                <w:ins w:id="34" w:author="Nokia" w:date="2024-05-09T17:57:00Z"/>
              </w:rPr>
            </w:pPr>
            <w:ins w:id="35" w:author="Nokia" w:date="2024-05-09T17:57:00Z">
              <w:r w:rsidRPr="004B3A3C">
                <w:t>Description</w:t>
              </w:r>
            </w:ins>
          </w:p>
        </w:tc>
      </w:tr>
      <w:tr w:rsidR="007E1EAC" w:rsidRPr="004B3A3C" w14:paraId="6F35CF6A" w14:textId="77777777" w:rsidTr="005D5552">
        <w:trPr>
          <w:ins w:id="36" w:author="Nokia" w:date="2024-05-09T17:57:00Z"/>
        </w:trPr>
        <w:tc>
          <w:tcPr>
            <w:tcW w:w="2340" w:type="dxa"/>
            <w:tcBorders>
              <w:top w:val="single" w:sz="4" w:space="0" w:color="auto"/>
              <w:left w:val="single" w:sz="4" w:space="0" w:color="auto"/>
              <w:bottom w:val="single" w:sz="4" w:space="0" w:color="auto"/>
              <w:right w:val="single" w:sz="4" w:space="0" w:color="auto"/>
            </w:tcBorders>
            <w:hideMark/>
          </w:tcPr>
          <w:p w14:paraId="1D437423" w14:textId="77777777" w:rsidR="007E1EAC" w:rsidRPr="004B3A3C" w:rsidRDefault="007E1EAC" w:rsidP="005D5552">
            <w:pPr>
              <w:pStyle w:val="TAL"/>
              <w:rPr>
                <w:ins w:id="37" w:author="Nokia" w:date="2024-05-09T17:57:00Z"/>
              </w:rPr>
            </w:pPr>
            <w:ins w:id="38" w:author="Nokia" w:date="2024-05-09T17:57: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3FCB2421" w14:textId="77777777" w:rsidR="007E1EAC" w:rsidRPr="004B3A3C" w:rsidRDefault="007E1EAC" w:rsidP="005D5552">
            <w:pPr>
              <w:pStyle w:val="TAL"/>
              <w:rPr>
                <w:ins w:id="39" w:author="Nokia" w:date="2024-05-09T17:57:00Z"/>
              </w:rPr>
            </w:pPr>
            <w:ins w:id="40" w:author="Nokia" w:date="2024-05-09T17:57:00Z">
              <w:r>
                <w:t xml:space="preserve">15 kHz SSB SCS, </w:t>
              </w:r>
              <w:r>
                <w:rPr>
                  <w:rFonts w:hint="eastAsia"/>
                  <w:lang w:eastAsia="zh-CN"/>
                </w:rPr>
                <w:t>20</w:t>
              </w:r>
              <w:r>
                <w:t xml:space="preserve"> MHz bandwidth, FDD duplex mode</w:t>
              </w:r>
            </w:ins>
          </w:p>
        </w:tc>
      </w:tr>
      <w:tr w:rsidR="007E1EAC" w:rsidRPr="004B3A3C" w14:paraId="328E7E48" w14:textId="77777777" w:rsidTr="005D5552">
        <w:trPr>
          <w:ins w:id="41" w:author="Nokia" w:date="2024-05-09T17:57:00Z"/>
        </w:trPr>
        <w:tc>
          <w:tcPr>
            <w:tcW w:w="2340" w:type="dxa"/>
            <w:tcBorders>
              <w:top w:val="single" w:sz="4" w:space="0" w:color="auto"/>
              <w:left w:val="single" w:sz="4" w:space="0" w:color="auto"/>
              <w:bottom w:val="single" w:sz="4" w:space="0" w:color="auto"/>
              <w:right w:val="single" w:sz="4" w:space="0" w:color="auto"/>
            </w:tcBorders>
            <w:hideMark/>
          </w:tcPr>
          <w:p w14:paraId="7E631602" w14:textId="77777777" w:rsidR="007E1EAC" w:rsidRPr="004B3A3C" w:rsidRDefault="007E1EAC" w:rsidP="005D5552">
            <w:pPr>
              <w:pStyle w:val="TAL"/>
              <w:rPr>
                <w:ins w:id="42" w:author="Nokia" w:date="2024-05-09T17:57:00Z"/>
              </w:rPr>
            </w:pPr>
            <w:ins w:id="43" w:author="Nokia" w:date="2024-05-09T17:57: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3A503859" w14:textId="77777777" w:rsidR="007E1EAC" w:rsidRPr="004B3A3C" w:rsidRDefault="007E1EAC" w:rsidP="005D5552">
            <w:pPr>
              <w:pStyle w:val="TAL"/>
              <w:rPr>
                <w:ins w:id="44" w:author="Nokia" w:date="2024-05-09T17:57:00Z"/>
              </w:rPr>
            </w:pPr>
            <w:ins w:id="45" w:author="Nokia" w:date="2024-05-09T17:57:00Z">
              <w:r>
                <w:t xml:space="preserve">15 kHz SSB SCS, </w:t>
              </w:r>
              <w:r>
                <w:rPr>
                  <w:rFonts w:hint="eastAsia"/>
                  <w:lang w:eastAsia="zh-CN"/>
                </w:rPr>
                <w:t>20</w:t>
              </w:r>
              <w:r>
                <w:t xml:space="preserve"> MHz bandwidth, TDD duplex mode</w:t>
              </w:r>
            </w:ins>
          </w:p>
        </w:tc>
      </w:tr>
      <w:tr w:rsidR="007E1EAC" w:rsidRPr="004B3A3C" w14:paraId="4642E9B2" w14:textId="77777777" w:rsidTr="005D5552">
        <w:trPr>
          <w:ins w:id="46" w:author="Nokia" w:date="2024-05-09T17:57:00Z"/>
        </w:trPr>
        <w:tc>
          <w:tcPr>
            <w:tcW w:w="2340" w:type="dxa"/>
            <w:tcBorders>
              <w:top w:val="single" w:sz="4" w:space="0" w:color="auto"/>
              <w:left w:val="single" w:sz="4" w:space="0" w:color="auto"/>
              <w:bottom w:val="single" w:sz="4" w:space="0" w:color="auto"/>
              <w:right w:val="single" w:sz="4" w:space="0" w:color="auto"/>
            </w:tcBorders>
            <w:hideMark/>
          </w:tcPr>
          <w:p w14:paraId="1F8F62BB" w14:textId="77777777" w:rsidR="007E1EAC" w:rsidRPr="004B3A3C" w:rsidRDefault="007E1EAC" w:rsidP="005D5552">
            <w:pPr>
              <w:pStyle w:val="TAL"/>
              <w:rPr>
                <w:ins w:id="47" w:author="Nokia" w:date="2024-05-09T17:57:00Z"/>
              </w:rPr>
            </w:pPr>
            <w:ins w:id="48" w:author="Nokia" w:date="2024-05-09T17:57: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5ACB59DA" w14:textId="77777777" w:rsidR="007E1EAC" w:rsidRPr="004B3A3C" w:rsidRDefault="007E1EAC" w:rsidP="005D5552">
            <w:pPr>
              <w:pStyle w:val="TAL"/>
              <w:rPr>
                <w:ins w:id="49" w:author="Nokia" w:date="2024-05-09T17:57:00Z"/>
              </w:rPr>
            </w:pPr>
            <w:ins w:id="50" w:author="Nokia" w:date="2024-05-09T17:57:00Z">
              <w:r>
                <w:t xml:space="preserve">30 kHz SSB SCS, </w:t>
              </w:r>
              <w:r>
                <w:rPr>
                  <w:rFonts w:hint="eastAsia"/>
                  <w:lang w:eastAsia="zh-CN"/>
                </w:rPr>
                <w:t>50</w:t>
              </w:r>
              <w:r>
                <w:t xml:space="preserve"> MHz bandwidth, TDD duplex mode</w:t>
              </w:r>
            </w:ins>
          </w:p>
        </w:tc>
      </w:tr>
      <w:tr w:rsidR="007E1EAC" w:rsidRPr="004B3A3C" w14:paraId="3C7DD617" w14:textId="77777777" w:rsidTr="005D5552">
        <w:trPr>
          <w:ins w:id="51" w:author="Nokia" w:date="2024-05-09T17:57:00Z"/>
        </w:trPr>
        <w:tc>
          <w:tcPr>
            <w:tcW w:w="9350" w:type="dxa"/>
            <w:gridSpan w:val="2"/>
            <w:tcBorders>
              <w:top w:val="single" w:sz="4" w:space="0" w:color="auto"/>
              <w:left w:val="single" w:sz="4" w:space="0" w:color="auto"/>
              <w:bottom w:val="single" w:sz="4" w:space="0" w:color="auto"/>
              <w:right w:val="single" w:sz="4" w:space="0" w:color="auto"/>
            </w:tcBorders>
            <w:hideMark/>
          </w:tcPr>
          <w:p w14:paraId="100C21EA" w14:textId="77777777" w:rsidR="007E1EAC" w:rsidRPr="004B3A3C" w:rsidRDefault="007E1EAC" w:rsidP="005D5552">
            <w:pPr>
              <w:pStyle w:val="TAN"/>
              <w:rPr>
                <w:ins w:id="52" w:author="Nokia" w:date="2024-05-09T17:57:00Z"/>
              </w:rPr>
            </w:pPr>
            <w:ins w:id="53" w:author="Nokia" w:date="2024-05-09T17:57:00Z">
              <w:r w:rsidRPr="004B3A3C">
                <w:rPr>
                  <w:lang w:eastAsia="zh-CN"/>
                </w:rPr>
                <w:t>Note:</w:t>
              </w:r>
              <w:r w:rsidRPr="004B3A3C">
                <w:rPr>
                  <w:lang w:eastAsia="zh-CN"/>
                </w:rPr>
                <w:tab/>
              </w:r>
              <w:r w:rsidRPr="004B3A3C">
                <w:t>The UE is only required to be tested in one of the supported test configurations.</w:t>
              </w:r>
            </w:ins>
          </w:p>
        </w:tc>
      </w:tr>
    </w:tbl>
    <w:p w14:paraId="428B0027" w14:textId="77777777" w:rsidR="007E1EAC" w:rsidRPr="004B3A3C" w:rsidRDefault="007E1EAC" w:rsidP="007E1EAC">
      <w:pPr>
        <w:rPr>
          <w:ins w:id="54" w:author="Nokia" w:date="2024-05-09T17:57:00Z"/>
        </w:rPr>
      </w:pPr>
    </w:p>
    <w:p w14:paraId="6991C32A" w14:textId="77777777" w:rsidR="007E1EAC" w:rsidRPr="004B3A3C" w:rsidRDefault="007E1EAC" w:rsidP="007E1EAC">
      <w:pPr>
        <w:rPr>
          <w:ins w:id="55" w:author="Nokia" w:date="2024-05-09T17:57:00Z"/>
        </w:rPr>
      </w:pPr>
      <w:ins w:id="56" w:author="Nokia" w:date="2024-05-09T17:57:00Z">
        <w:r w:rsidRPr="004B3A3C">
          <w:t xml:space="preserve">There are two cells in the test: </w:t>
        </w:r>
        <w:proofErr w:type="spellStart"/>
        <w:r w:rsidRPr="004B3A3C">
          <w:t>PCell</w:t>
        </w:r>
        <w:proofErr w:type="spellEnd"/>
        <w:r w:rsidRPr="004B3A3C">
          <w:t xml:space="preserve"> (Cell 1) and a neighbour cell (Cell 2). </w:t>
        </w:r>
        <w:r>
          <w:rPr>
            <w:rFonts w:hint="eastAsia"/>
          </w:rPr>
          <w:t>Both</w:t>
        </w:r>
        <w:r w:rsidRPr="004B3A3C">
          <w:t xml:space="preserve"> cells are on the same RF channel in FR1.</w:t>
        </w:r>
      </w:ins>
    </w:p>
    <w:p w14:paraId="191983A6" w14:textId="713722B6" w:rsidR="00D62110" w:rsidRPr="00B14338" w:rsidRDefault="007E1EAC" w:rsidP="00546ACA">
      <w:pPr>
        <w:rPr>
          <w:ins w:id="57" w:author="Nokia" w:date="2024-05-24T04:56:00Z"/>
          <w:lang w:eastAsia="zh-CN"/>
        </w:rPr>
      </w:pPr>
      <w:ins w:id="58" w:author="Nokia" w:date="2024-05-09T17:57:00Z">
        <w:r w:rsidRPr="006861EF">
          <w:t xml:space="preserve">The test consists of two consecutive time intervals, with duration of T1 and T2. </w:t>
        </w:r>
      </w:ins>
      <w:ins w:id="59" w:author="Nokia" w:date="2024-05-24T04:56:00Z">
        <w:r w:rsidR="00D62110" w:rsidRPr="006861EF">
          <w:t xml:space="preserve">During time duration T1, the UE shall not have any </w:t>
        </w:r>
        <w:r w:rsidR="00D62110" w:rsidRPr="006861EF">
          <w:rPr>
            <w:rFonts w:cs="v4.2.0"/>
          </w:rPr>
          <w:t>timing</w:t>
        </w:r>
        <w:r w:rsidR="00D62110" w:rsidRPr="006861EF">
          <w:t xml:space="preserve"> </w:t>
        </w:r>
        <w:r w:rsidR="00D62110" w:rsidRPr="006861EF">
          <w:rPr>
            <w:lang w:eastAsia="zh-CN"/>
          </w:rPr>
          <w:t xml:space="preserve">information </w:t>
        </w:r>
        <w:r w:rsidR="00D62110" w:rsidRPr="006861EF">
          <w:t>of Cell 2.</w:t>
        </w:r>
        <w:r w:rsidR="00D62110" w:rsidRPr="006861EF">
          <w:rPr>
            <w:lang w:eastAsia="zh-CN"/>
          </w:rPr>
          <w:t xml:space="preserve"> </w:t>
        </w:r>
      </w:ins>
      <w:ins w:id="60" w:author="Nokia" w:date="2024-07-31T17:44:00Z" w16du:dateUtc="2024-07-31T15:44:00Z">
        <w:r w:rsidR="00B80DA5" w:rsidRPr="00546ACA">
          <w:rPr>
            <w:rFonts w:eastAsiaTheme="minorEastAsia"/>
          </w:rPr>
          <w:t>Cell 1 and Cell 2 mute PRS transmission during T1 and</w:t>
        </w:r>
        <w:r w:rsidR="00B80DA5" w:rsidRPr="00F418B3">
          <w:rPr>
            <w:rFonts w:eastAsiaTheme="minorEastAsia"/>
          </w:rPr>
          <w:t xml:space="preserve"> transmit PRS during T2</w:t>
        </w:r>
      </w:ins>
      <w:ins w:id="61" w:author="Nokia" w:date="2024-05-24T04:56:00Z">
        <w:r w:rsidR="00D62110" w:rsidRPr="006861EF">
          <w:rPr>
            <w:lang w:eastAsia="zh-CN"/>
          </w:rPr>
          <w:t>.</w:t>
        </w:r>
      </w:ins>
    </w:p>
    <w:p w14:paraId="79944C76" w14:textId="383FDDB5" w:rsidR="00487BAA" w:rsidRPr="00F418B3" w:rsidRDefault="007E1EAC" w:rsidP="00487BAA">
      <w:pPr>
        <w:rPr>
          <w:ins w:id="62" w:author="Nokia" w:date="2024-07-31T17:51:00Z" w16du:dateUtc="2024-07-31T15:51:00Z"/>
          <w:rFonts w:eastAsiaTheme="minorEastAsia"/>
        </w:rPr>
      </w:pPr>
      <w:ins w:id="63" w:author="Nokia" w:date="2024-05-09T17:57:00Z">
        <w:r w:rsidRPr="006861EF">
          <w:t xml:space="preserve">The </w:t>
        </w:r>
        <w:r w:rsidRPr="006861EF">
          <w:rPr>
            <w:i/>
            <w:iCs/>
          </w:rPr>
          <w:t>NR-Multi-RTT-</w:t>
        </w:r>
        <w:proofErr w:type="spellStart"/>
        <w:r w:rsidRPr="006861EF">
          <w:rPr>
            <w:i/>
            <w:iCs/>
          </w:rPr>
          <w:t>ProvideAssistanceData</w:t>
        </w:r>
        <w:proofErr w:type="spellEnd"/>
        <w:r w:rsidRPr="006861EF">
          <w:t xml:space="preserve"> message and </w:t>
        </w:r>
        <w:r w:rsidRPr="006861EF">
          <w:rPr>
            <w:i/>
            <w:iCs/>
            <w:snapToGrid w:val="0"/>
            <w:lang w:eastAsia="en-GB"/>
          </w:rPr>
          <w:t>NR-Multi-RTT-</w:t>
        </w:r>
        <w:proofErr w:type="spellStart"/>
        <w:r w:rsidRPr="006861EF">
          <w:rPr>
            <w:i/>
            <w:iCs/>
            <w:snapToGrid w:val="0"/>
            <w:lang w:eastAsia="en-GB"/>
          </w:rPr>
          <w:t>RequestLocationInformation</w:t>
        </w:r>
        <w:proofErr w:type="spellEnd"/>
        <w:r w:rsidRPr="006861EF">
          <w:rPr>
            <w:lang w:eastAsia="en-GB"/>
          </w:rPr>
          <w:t xml:space="preserve"> message </w:t>
        </w:r>
        <w:r w:rsidRPr="006861EF">
          <w:t>as defined in TS 37.355 [34], shall be provided to the UE during T1.</w:t>
        </w:r>
      </w:ins>
      <w:ins w:id="64" w:author="Nokia" w:date="2024-05-10T12:52:00Z">
        <w:r w:rsidR="00C704FB" w:rsidRPr="006861EF">
          <w:t xml:space="preserve"> </w:t>
        </w:r>
      </w:ins>
      <w:ins w:id="65" w:author="Nokia" w:date="2024-05-24T04:59:00Z">
        <w:r w:rsidR="00D62110" w:rsidRPr="006861EF">
          <w:t xml:space="preserve">In </w:t>
        </w:r>
      </w:ins>
      <w:ins w:id="66" w:author="Nokia" w:date="2024-05-24T05:00:00Z">
        <w:r w:rsidR="00D62110" w:rsidRPr="006861EF">
          <w:rPr>
            <w:i/>
            <w:iCs/>
            <w:snapToGrid w:val="0"/>
            <w:lang w:eastAsia="en-GB"/>
          </w:rPr>
          <w:t>NR-Multi-RTT-</w:t>
        </w:r>
        <w:proofErr w:type="spellStart"/>
        <w:r w:rsidR="00D62110" w:rsidRPr="006861EF">
          <w:rPr>
            <w:i/>
            <w:iCs/>
            <w:snapToGrid w:val="0"/>
            <w:lang w:eastAsia="en-GB"/>
          </w:rPr>
          <w:t>RequestLocationInformation</w:t>
        </w:r>
      </w:ins>
      <w:proofErr w:type="spellEnd"/>
      <w:ins w:id="67" w:author="Nokia" w:date="2024-05-24T04:59:00Z">
        <w:r w:rsidR="00D62110" w:rsidRPr="006861EF">
          <w:rPr>
            <w:i/>
            <w:iCs/>
            <w:snapToGrid w:val="0"/>
          </w:rPr>
          <w:t xml:space="preserve">, </w:t>
        </w:r>
        <w:r w:rsidR="00D62110" w:rsidRPr="006861EF">
          <w:rPr>
            <w:snapToGrid w:val="0"/>
          </w:rPr>
          <w:t xml:space="preserve">the UE is configured to perform DL RSCP measurement via </w:t>
        </w:r>
      </w:ins>
      <w:ins w:id="68" w:author="Nokia" w:date="2024-05-24T05:01:00Z">
        <w:r w:rsidR="00D62110" w:rsidRPr="006861EF">
          <w:rPr>
            <w:i/>
            <w:snapToGrid w:val="0"/>
          </w:rPr>
          <w:t>nr-DL-PRS-RSCP-Request</w:t>
        </w:r>
      </w:ins>
      <w:ins w:id="69" w:author="Nokia" w:date="2024-05-24T04:59:00Z">
        <w:r w:rsidR="00D62110" w:rsidRPr="006861EF">
          <w:rPr>
            <w:snapToGrid w:val="0"/>
          </w:rPr>
          <w:t xml:space="preserve">. </w:t>
        </w:r>
      </w:ins>
      <w:ins w:id="70" w:author="Nokia" w:date="2024-05-24T05:02:00Z">
        <w:r w:rsidR="00D62110" w:rsidRPr="006861EF">
          <w:t xml:space="preserve">The UE is configured to perform both DL RSCP and UE Rx-Tx time difference measurements within the time window indicated to UE via </w:t>
        </w:r>
        <w:r w:rsidR="00D62110" w:rsidRPr="006861EF">
          <w:rPr>
            <w:i/>
            <w:iCs/>
          </w:rPr>
          <w:t>nr-DL-PRS-</w:t>
        </w:r>
        <w:proofErr w:type="spellStart"/>
        <w:proofErr w:type="gramStart"/>
        <w:r w:rsidR="00D62110" w:rsidRPr="006861EF">
          <w:rPr>
            <w:i/>
            <w:iCs/>
          </w:rPr>
          <w:t>MeasurementTimeWindowsConfig</w:t>
        </w:r>
      </w:ins>
      <w:proofErr w:type="spellEnd"/>
      <w:proofErr w:type="gramEnd"/>
      <w:ins w:id="71" w:author="Nokia" w:date="2024-07-31T17:14:00Z" w16du:dateUtc="2024-07-31T15:14:00Z">
        <w:r w:rsidR="0041058C">
          <w:rPr>
            <w:i/>
            <w:iCs/>
          </w:rPr>
          <w:t xml:space="preserve"> </w:t>
        </w:r>
        <w:r w:rsidR="0041058C" w:rsidRPr="00546ACA">
          <w:rPr>
            <w:rFonts w:eastAsiaTheme="minorEastAsia"/>
          </w:rPr>
          <w:t>but the time window periodicity is not configured</w:t>
        </w:r>
      </w:ins>
      <w:ins w:id="72" w:author="Nokia" w:date="2024-05-24T05:02:00Z">
        <w:r w:rsidR="00D62110" w:rsidRPr="00546ACA">
          <w:t>.</w:t>
        </w:r>
      </w:ins>
      <w:ins w:id="73" w:author="Nokia" w:date="2024-05-24T05:03:00Z">
        <w:r w:rsidR="00D62110" w:rsidRPr="00546ACA">
          <w:t xml:space="preserve"> </w:t>
        </w:r>
      </w:ins>
      <w:ins w:id="74" w:author="Nokia" w:date="2024-07-31T17:51:00Z" w16du:dateUtc="2024-07-31T15:51:00Z">
        <w:r w:rsidR="00487BAA" w:rsidRPr="00546ACA">
          <w:rPr>
            <w:rFonts w:eastAsiaTheme="minorEastAsia"/>
          </w:rPr>
          <w:t xml:space="preserve">The last slot containing the two messages for the </w:t>
        </w:r>
      </w:ins>
      <w:ins w:id="75" w:author="Nokia" w:date="2024-07-31T17:52:00Z" w16du:dateUtc="2024-07-31T15:52:00Z">
        <w:r w:rsidR="00487BAA" w:rsidRPr="00546ACA">
          <w:rPr>
            <w:rFonts w:eastAsiaTheme="minorEastAsia"/>
          </w:rPr>
          <w:t xml:space="preserve">multi-RTTI </w:t>
        </w:r>
      </w:ins>
      <w:ins w:id="76" w:author="Nokia" w:date="2024-07-31T17:51:00Z" w16du:dateUtc="2024-07-31T15:51:00Z">
        <w:r w:rsidR="00487BAA" w:rsidRPr="00546ACA">
          <w:rPr>
            <w:rFonts w:eastAsiaTheme="minorEastAsia"/>
          </w:rPr>
          <w:t>assistance data and location information request is denoted as #n. In the next DL slot after slot #n, UE is released into RRC_INACTIVE.</w:t>
        </w:r>
      </w:ins>
    </w:p>
    <w:p w14:paraId="6B5C50E6" w14:textId="5FA3E06D" w:rsidR="0052306D" w:rsidRPr="006861EF" w:rsidRDefault="00487BAA" w:rsidP="00487BAA">
      <w:pPr>
        <w:rPr>
          <w:ins w:id="77" w:author="Nokia" w:date="2024-05-10T17:08:00Z"/>
        </w:rPr>
      </w:pPr>
      <w:ins w:id="78" w:author="Nokia" w:date="2024-07-31T17:51:00Z" w16du:dateUtc="2024-07-31T15:51:00Z">
        <w:r w:rsidRPr="00546ACA">
          <w:t xml:space="preserve">The beginning of the time interval T2 </w:t>
        </w:r>
      </w:ins>
      <w:ins w:id="79" w:author="Nokia" w:date="2024-07-31T17:58:00Z" w16du:dateUtc="2024-07-31T15:58:00Z">
        <w:r w:rsidRPr="00546ACA">
          <w:t xml:space="preserve">shall be aligned </w:t>
        </w:r>
      </w:ins>
      <w:ins w:id="80" w:author="Nokia" w:date="2024-07-31T18:00:00Z" w16du:dateUtc="2024-07-31T16:00:00Z">
        <w:r w:rsidRPr="00546ACA">
          <w:t>with</w:t>
        </w:r>
      </w:ins>
      <w:ins w:id="81" w:author="Nokia" w:date="2024-07-31T17:58:00Z" w16du:dateUtc="2024-07-31T15:58:00Z">
        <w:r w:rsidRPr="00546ACA">
          <w:t xml:space="preserve"> the</w:t>
        </w:r>
      </w:ins>
      <w:ins w:id="82" w:author="Nokia" w:date="2024-07-31T17:56:00Z" w16du:dateUtc="2024-07-31T15:56:00Z">
        <w:r w:rsidRPr="00546ACA">
          <w:t xml:space="preserve"> start of the </w:t>
        </w:r>
      </w:ins>
      <w:ins w:id="83" w:author="Nokia" w:date="2024-07-31T18:01:00Z" w16du:dateUtc="2024-07-31T16:01:00Z">
        <w:r w:rsidR="00F55D89" w:rsidRPr="00546ACA">
          <w:t xml:space="preserve">configured </w:t>
        </w:r>
      </w:ins>
      <w:ins w:id="84" w:author="Nokia" w:date="2024-07-31T17:56:00Z" w16du:dateUtc="2024-07-31T15:56:00Z">
        <w:r w:rsidRPr="00546ACA">
          <w:t>time window</w:t>
        </w:r>
      </w:ins>
      <w:ins w:id="85" w:author="Nokia" w:date="2024-07-31T17:59:00Z" w16du:dateUtc="2024-07-31T15:59:00Z">
        <w:r w:rsidRPr="00546ACA">
          <w:t xml:space="preserve"> containing</w:t>
        </w:r>
      </w:ins>
      <w:ins w:id="86" w:author="Nokia" w:date="2024-07-31T17:51:00Z" w16du:dateUtc="2024-07-31T15:51:00Z">
        <w:r w:rsidRPr="00546ACA">
          <w:t xml:space="preserve"> the first PRS resource occasion occurring </w:t>
        </w:r>
        <w:r w:rsidRPr="00546ACA">
          <w:sym w:font="Symbol" w:char="F044"/>
        </w:r>
        <w:r w:rsidRPr="00546ACA">
          <w:t xml:space="preserve">T after the slot #n, where </w:t>
        </w:r>
        <w:r w:rsidRPr="00546ACA">
          <w:sym w:font="Symbol" w:char="F044"/>
        </w:r>
        <w:r w:rsidRPr="00546ACA">
          <w:t xml:space="preserve">T = 50 </w:t>
        </w:r>
        <w:proofErr w:type="spellStart"/>
        <w:r w:rsidRPr="00546ACA">
          <w:t>ms</w:t>
        </w:r>
        <w:proofErr w:type="spellEnd"/>
        <w:r w:rsidRPr="00546ACA">
          <w:t xml:space="preserve"> is the maximum processing time of the </w:t>
        </w:r>
      </w:ins>
      <w:ins w:id="87" w:author="Nokia" w:date="2024-07-31T17:53:00Z" w16du:dateUtc="2024-07-31T15:53:00Z">
        <w:r w:rsidRPr="00546ACA">
          <w:t xml:space="preserve">multi-RTT </w:t>
        </w:r>
      </w:ins>
      <w:ins w:id="88" w:author="Nokia" w:date="2024-07-31T17:51:00Z" w16du:dateUtc="2024-07-31T15:51:00Z">
        <w:r w:rsidRPr="00546ACA">
          <w:t>assistance data and location information request.</w:t>
        </w:r>
      </w:ins>
    </w:p>
    <w:p w14:paraId="08B5EB58" w14:textId="7FCD87BF" w:rsidR="00A82283" w:rsidRPr="006861EF" w:rsidRDefault="00A82283" w:rsidP="007E1EAC">
      <w:pPr>
        <w:rPr>
          <w:ins w:id="89" w:author="Nokia" w:date="2024-05-09T17:57:00Z"/>
        </w:rPr>
      </w:pPr>
      <w:ins w:id="90" w:author="Nokia" w:date="2024-05-10T10:35:00Z">
        <w:r w:rsidRPr="006861EF">
          <w:t xml:space="preserve">The UE is configured to transmit </w:t>
        </w:r>
        <w:r w:rsidRPr="006861EF">
          <w:rPr>
            <w:rFonts w:hint="eastAsia"/>
          </w:rPr>
          <w:t xml:space="preserve">positioning </w:t>
        </w:r>
        <w:r w:rsidRPr="006861EF">
          <w:t>SRS during T2.</w:t>
        </w:r>
      </w:ins>
    </w:p>
    <w:p w14:paraId="2CA8F763" w14:textId="0269A67C" w:rsidR="007E1EAC" w:rsidRDefault="007E1EAC" w:rsidP="007E1EAC">
      <w:pPr>
        <w:rPr>
          <w:ins w:id="91" w:author="Nokia" w:date="2024-05-09T17:57:00Z"/>
        </w:rPr>
      </w:pPr>
      <w:ins w:id="92" w:author="Nokia" w:date="2024-05-09T17:57:00Z">
        <w:r w:rsidRPr="006861EF">
          <w:t xml:space="preserve">The general test parameters and cell specific test parameters are </w:t>
        </w:r>
      </w:ins>
      <w:ins w:id="93" w:author="Nokia" w:date="2024-05-24T05:06:00Z">
        <w:r w:rsidR="00D62110" w:rsidRPr="006861EF">
          <w:t>listed</w:t>
        </w:r>
      </w:ins>
      <w:ins w:id="94" w:author="Nokia" w:date="2024-05-09T17:57:00Z">
        <w:r w:rsidRPr="006861EF">
          <w:t xml:space="preserve"> in Table </w:t>
        </w:r>
        <w:bookmarkStart w:id="95" w:name="_Hlk72785528"/>
        <w:r w:rsidRPr="006861EF">
          <w:rPr>
            <w:snapToGrid w:val="0"/>
            <w:lang w:eastAsia="zh-CN"/>
          </w:rPr>
          <w:t>A.6.</w:t>
        </w:r>
      </w:ins>
      <w:ins w:id="96" w:author="Nokia" w:date="2024-07-31T17:19:00Z" w16du:dateUtc="2024-07-31T15:19:00Z">
        <w:r w:rsidR="0041058C">
          <w:rPr>
            <w:snapToGrid w:val="0"/>
            <w:lang w:eastAsia="zh-CN"/>
          </w:rPr>
          <w:t>8</w:t>
        </w:r>
      </w:ins>
      <w:ins w:id="97" w:author="Nokia" w:date="2024-05-09T17:57:00Z">
        <w:r w:rsidRPr="006861EF">
          <w:rPr>
            <w:snapToGrid w:val="0"/>
            <w:lang w:eastAsia="zh-CN"/>
          </w:rPr>
          <w:t>.X.1.1</w:t>
        </w:r>
        <w:r w:rsidRPr="006861EF">
          <w:t xml:space="preserve">-2 </w:t>
        </w:r>
        <w:bookmarkEnd w:id="95"/>
        <w:r w:rsidRPr="006861EF">
          <w:t xml:space="preserve">and Table </w:t>
        </w:r>
        <w:r w:rsidRPr="006861EF">
          <w:rPr>
            <w:snapToGrid w:val="0"/>
            <w:lang w:eastAsia="zh-CN"/>
          </w:rPr>
          <w:t>A.6.</w:t>
        </w:r>
      </w:ins>
      <w:ins w:id="98" w:author="Nokia" w:date="2024-07-31T17:19:00Z" w16du:dateUtc="2024-07-31T15:19:00Z">
        <w:r w:rsidR="0041058C">
          <w:rPr>
            <w:snapToGrid w:val="0"/>
            <w:lang w:eastAsia="zh-CN"/>
          </w:rPr>
          <w:t>8</w:t>
        </w:r>
      </w:ins>
      <w:ins w:id="99" w:author="Nokia" w:date="2024-05-09T17:57:00Z">
        <w:r w:rsidRPr="006861EF">
          <w:rPr>
            <w:snapToGrid w:val="0"/>
            <w:lang w:eastAsia="zh-CN"/>
          </w:rPr>
          <w:t>.X.1.1</w:t>
        </w:r>
        <w:r w:rsidRPr="006861EF">
          <w:t>-3.</w:t>
        </w:r>
        <w:r>
          <w:t xml:space="preserve"> </w:t>
        </w:r>
      </w:ins>
    </w:p>
    <w:p w14:paraId="69275885" w14:textId="58210755" w:rsidR="007E1EAC" w:rsidRPr="004B3A3C" w:rsidRDefault="007E1EAC" w:rsidP="007E1EAC">
      <w:pPr>
        <w:pStyle w:val="TH"/>
        <w:rPr>
          <w:ins w:id="100" w:author="Nokia" w:date="2024-05-09T17:57:00Z"/>
        </w:rPr>
      </w:pPr>
      <w:ins w:id="101" w:author="Nokia" w:date="2024-05-09T17:57:00Z">
        <w:r w:rsidRPr="004B3A3C">
          <w:lastRenderedPageBreak/>
          <w:t>Table A.6.</w:t>
        </w:r>
      </w:ins>
      <w:ins w:id="102" w:author="Nokia" w:date="2024-07-31T17:19:00Z" w16du:dateUtc="2024-07-31T15:19:00Z">
        <w:r w:rsidR="0041058C">
          <w:t>8</w:t>
        </w:r>
      </w:ins>
      <w:ins w:id="103" w:author="Nokia" w:date="2024-05-09T17:57:00Z">
        <w:r w:rsidRPr="004B3A3C">
          <w:t>.</w:t>
        </w:r>
        <w:r>
          <w:t>X</w:t>
        </w:r>
        <w:r w:rsidRPr="004B3A3C">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201"/>
        <w:gridCol w:w="3186"/>
      </w:tblGrid>
      <w:tr w:rsidR="007E1EAC" w:rsidRPr="004B3A3C" w14:paraId="4CB2B0AD" w14:textId="77777777" w:rsidTr="005D5552">
        <w:trPr>
          <w:cantSplit/>
          <w:trHeight w:val="187"/>
          <w:ins w:id="104"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257BD211" w14:textId="77777777" w:rsidR="007E1EAC" w:rsidRPr="004B3A3C" w:rsidRDefault="007E1EAC" w:rsidP="005D5552">
            <w:pPr>
              <w:pStyle w:val="TAH"/>
              <w:rPr>
                <w:ins w:id="105" w:author="Nokia" w:date="2024-05-09T17:57:00Z"/>
                <w:rFonts w:cs="Arial"/>
              </w:rPr>
            </w:pPr>
            <w:ins w:id="106" w:author="Nokia" w:date="2024-05-09T17:57: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1A36914C" w14:textId="77777777" w:rsidR="007E1EAC" w:rsidRPr="004B3A3C" w:rsidRDefault="007E1EAC" w:rsidP="005D5552">
            <w:pPr>
              <w:pStyle w:val="TAH"/>
              <w:rPr>
                <w:ins w:id="107" w:author="Nokia" w:date="2024-05-09T17:57:00Z"/>
                <w:rFonts w:cs="Arial"/>
              </w:rPr>
            </w:pPr>
            <w:ins w:id="108" w:author="Nokia" w:date="2024-05-09T17:57: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3A70D026" w14:textId="77777777" w:rsidR="007E1EAC" w:rsidRPr="004B3A3C" w:rsidRDefault="007E1EAC" w:rsidP="005D5552">
            <w:pPr>
              <w:pStyle w:val="TAH"/>
              <w:rPr>
                <w:ins w:id="109" w:author="Nokia" w:date="2024-05-09T17:57:00Z"/>
                <w:lang w:eastAsia="zh-CN"/>
              </w:rPr>
            </w:pPr>
            <w:ins w:id="110" w:author="Nokia" w:date="2024-05-09T17:57:00Z">
              <w:r w:rsidRPr="004B3A3C">
                <w:rPr>
                  <w:lang w:eastAsia="zh-CN"/>
                </w:rPr>
                <w:t>Test configuration</w:t>
              </w:r>
            </w:ins>
          </w:p>
        </w:tc>
        <w:tc>
          <w:tcPr>
            <w:tcW w:w="2201" w:type="dxa"/>
            <w:tcBorders>
              <w:top w:val="single" w:sz="4" w:space="0" w:color="auto"/>
              <w:left w:val="single" w:sz="4" w:space="0" w:color="auto"/>
              <w:bottom w:val="single" w:sz="4" w:space="0" w:color="auto"/>
              <w:right w:val="single" w:sz="4" w:space="0" w:color="auto"/>
            </w:tcBorders>
            <w:hideMark/>
          </w:tcPr>
          <w:p w14:paraId="14EE1CD8" w14:textId="77777777" w:rsidR="007E1EAC" w:rsidRPr="004B3A3C" w:rsidRDefault="007E1EAC" w:rsidP="005D5552">
            <w:pPr>
              <w:pStyle w:val="TAH"/>
              <w:rPr>
                <w:ins w:id="111" w:author="Nokia" w:date="2024-05-09T17:57:00Z"/>
                <w:rFonts w:cs="Arial"/>
              </w:rPr>
            </w:pPr>
            <w:ins w:id="112" w:author="Nokia" w:date="2024-05-09T17:57:00Z">
              <w:r w:rsidRPr="004B3A3C">
                <w:t>Value</w:t>
              </w:r>
            </w:ins>
          </w:p>
        </w:tc>
        <w:tc>
          <w:tcPr>
            <w:tcW w:w="3186" w:type="dxa"/>
            <w:tcBorders>
              <w:top w:val="single" w:sz="4" w:space="0" w:color="auto"/>
              <w:left w:val="single" w:sz="4" w:space="0" w:color="auto"/>
              <w:bottom w:val="single" w:sz="4" w:space="0" w:color="auto"/>
              <w:right w:val="single" w:sz="4" w:space="0" w:color="auto"/>
            </w:tcBorders>
            <w:hideMark/>
          </w:tcPr>
          <w:p w14:paraId="0DD5588C" w14:textId="77777777" w:rsidR="007E1EAC" w:rsidRPr="004B3A3C" w:rsidRDefault="007E1EAC" w:rsidP="005D5552">
            <w:pPr>
              <w:pStyle w:val="TAH"/>
              <w:rPr>
                <w:ins w:id="113" w:author="Nokia" w:date="2024-05-09T17:57:00Z"/>
                <w:rFonts w:cs="Arial"/>
              </w:rPr>
            </w:pPr>
            <w:ins w:id="114" w:author="Nokia" w:date="2024-05-09T17:57:00Z">
              <w:r w:rsidRPr="004B3A3C">
                <w:t>Comment</w:t>
              </w:r>
            </w:ins>
          </w:p>
        </w:tc>
      </w:tr>
      <w:tr w:rsidR="007E1EAC" w:rsidRPr="004B3A3C" w14:paraId="1F950C2A" w14:textId="77777777" w:rsidTr="005D5552">
        <w:trPr>
          <w:cantSplit/>
          <w:trHeight w:val="187"/>
          <w:ins w:id="115"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7E30B110" w14:textId="77777777" w:rsidR="007E1EAC" w:rsidRPr="004B3A3C" w:rsidRDefault="007E1EAC" w:rsidP="005D5552">
            <w:pPr>
              <w:pStyle w:val="TAL"/>
              <w:rPr>
                <w:ins w:id="116" w:author="Nokia" w:date="2024-05-09T17:57:00Z"/>
                <w:rFonts w:cs="Arial"/>
              </w:rPr>
            </w:pPr>
            <w:ins w:id="117" w:author="Nokia" w:date="2024-05-09T17:57: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2D05B94F" w14:textId="77777777" w:rsidR="007E1EAC" w:rsidRPr="004B3A3C" w:rsidRDefault="007E1EAC" w:rsidP="005D5552">
            <w:pPr>
              <w:pStyle w:val="TAC"/>
              <w:rPr>
                <w:ins w:id="118"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4FA2E756" w14:textId="77777777" w:rsidR="007E1EAC" w:rsidRPr="004B3A3C" w:rsidRDefault="007E1EAC" w:rsidP="005D5552">
            <w:pPr>
              <w:pStyle w:val="TAC"/>
              <w:rPr>
                <w:ins w:id="119" w:author="Nokia" w:date="2024-05-09T17:57:00Z"/>
              </w:rPr>
            </w:pPr>
            <w:ins w:id="120"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3791ADB4" w14:textId="77777777" w:rsidR="007E1EAC" w:rsidRPr="004B3A3C" w:rsidRDefault="007E1EAC" w:rsidP="005D5552">
            <w:pPr>
              <w:pStyle w:val="TAC"/>
              <w:rPr>
                <w:ins w:id="121" w:author="Nokia" w:date="2024-05-09T17:57:00Z"/>
                <w:rFonts w:cs="Arial"/>
              </w:rPr>
            </w:pPr>
            <w:ins w:id="122" w:author="Nokia" w:date="2024-05-09T17:57:00Z">
              <w:r w:rsidRPr="004B3A3C">
                <w:t>Cell 1</w:t>
              </w:r>
            </w:ins>
          </w:p>
        </w:tc>
        <w:tc>
          <w:tcPr>
            <w:tcW w:w="3186" w:type="dxa"/>
            <w:tcBorders>
              <w:top w:val="single" w:sz="4" w:space="0" w:color="auto"/>
              <w:left w:val="single" w:sz="4" w:space="0" w:color="auto"/>
              <w:bottom w:val="single" w:sz="4" w:space="0" w:color="auto"/>
              <w:right w:val="single" w:sz="4" w:space="0" w:color="auto"/>
            </w:tcBorders>
          </w:tcPr>
          <w:p w14:paraId="6AC19599" w14:textId="77777777" w:rsidR="007E1EAC" w:rsidRPr="004B3A3C" w:rsidRDefault="007E1EAC" w:rsidP="005D5552">
            <w:pPr>
              <w:pStyle w:val="TAL"/>
              <w:rPr>
                <w:ins w:id="123" w:author="Nokia" w:date="2024-05-09T17:57:00Z"/>
                <w:rFonts w:cs="Arial"/>
                <w:lang w:eastAsia="zh-CN"/>
              </w:rPr>
            </w:pPr>
            <w:ins w:id="124" w:author="Nokia" w:date="2024-05-09T17:57: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7E1EAC" w:rsidRPr="004B3A3C" w14:paraId="63FB8477" w14:textId="77777777" w:rsidTr="005D5552">
        <w:trPr>
          <w:cantSplit/>
          <w:trHeight w:val="187"/>
          <w:ins w:id="125"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34006B38" w14:textId="77777777" w:rsidR="007E1EAC" w:rsidRPr="004B3A3C" w:rsidRDefault="007E1EAC" w:rsidP="005D5552">
            <w:pPr>
              <w:pStyle w:val="TAL"/>
              <w:rPr>
                <w:ins w:id="126" w:author="Nokia" w:date="2024-05-09T17:57:00Z"/>
                <w:rFonts w:cs="Arial"/>
                <w:b/>
              </w:rPr>
            </w:pPr>
            <w:ins w:id="127" w:author="Nokia" w:date="2024-05-09T17:57: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F1E1385" w14:textId="77777777" w:rsidR="007E1EAC" w:rsidRPr="004B3A3C" w:rsidRDefault="007E1EAC" w:rsidP="005D5552">
            <w:pPr>
              <w:pStyle w:val="TAC"/>
              <w:rPr>
                <w:ins w:id="128"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0FDF966F" w14:textId="77777777" w:rsidR="007E1EAC" w:rsidRPr="004B3A3C" w:rsidRDefault="007E1EAC" w:rsidP="005D5552">
            <w:pPr>
              <w:pStyle w:val="TAC"/>
              <w:rPr>
                <w:ins w:id="129" w:author="Nokia" w:date="2024-05-09T17:57:00Z"/>
                <w:bCs/>
              </w:rPr>
            </w:pPr>
            <w:ins w:id="130"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0F9ACDE2" w14:textId="77777777" w:rsidR="007E1EAC" w:rsidRPr="004B3A3C" w:rsidRDefault="007E1EAC" w:rsidP="005D5552">
            <w:pPr>
              <w:pStyle w:val="TAC"/>
              <w:rPr>
                <w:ins w:id="131" w:author="Nokia" w:date="2024-05-09T17:57:00Z"/>
                <w:rFonts w:cs="Arial"/>
                <w:b/>
              </w:rPr>
            </w:pPr>
            <w:ins w:id="132" w:author="Nokia" w:date="2024-05-09T17:57:00Z">
              <w:r w:rsidRPr="004B3A3C">
                <w:rPr>
                  <w:bCs/>
                </w:rPr>
                <w:t>Cell 2</w:t>
              </w:r>
            </w:ins>
          </w:p>
        </w:tc>
        <w:tc>
          <w:tcPr>
            <w:tcW w:w="3186" w:type="dxa"/>
            <w:tcBorders>
              <w:top w:val="single" w:sz="4" w:space="0" w:color="auto"/>
              <w:left w:val="single" w:sz="4" w:space="0" w:color="auto"/>
              <w:bottom w:val="single" w:sz="4" w:space="0" w:color="auto"/>
              <w:right w:val="single" w:sz="4" w:space="0" w:color="auto"/>
            </w:tcBorders>
            <w:hideMark/>
          </w:tcPr>
          <w:p w14:paraId="40D91B5D" w14:textId="77777777" w:rsidR="007E1EAC" w:rsidRPr="004B3A3C" w:rsidRDefault="007E1EAC" w:rsidP="005D5552">
            <w:pPr>
              <w:pStyle w:val="TAL"/>
              <w:rPr>
                <w:ins w:id="133" w:author="Nokia" w:date="2024-05-09T17:57:00Z"/>
                <w:rFonts w:cs="Arial"/>
                <w:b/>
              </w:rPr>
            </w:pPr>
            <w:ins w:id="134" w:author="Nokia" w:date="2024-05-09T17:57: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7E1EAC" w:rsidRPr="004B3A3C" w14:paraId="51B90652" w14:textId="77777777" w:rsidTr="005D5552">
        <w:trPr>
          <w:cantSplit/>
          <w:trHeight w:val="187"/>
          <w:ins w:id="135"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4315C696" w14:textId="77777777" w:rsidR="007E1EAC" w:rsidRPr="004B3A3C" w:rsidRDefault="007E1EAC" w:rsidP="005D5552">
            <w:pPr>
              <w:pStyle w:val="TAL"/>
              <w:rPr>
                <w:ins w:id="136" w:author="Nokia" w:date="2024-05-09T17:57:00Z"/>
                <w:rFonts w:cs="Arial"/>
                <w:b/>
              </w:rPr>
            </w:pPr>
            <w:ins w:id="137" w:author="Nokia" w:date="2024-05-09T17:57: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35703DE9" w14:textId="77777777" w:rsidR="007E1EAC" w:rsidRPr="004B3A3C" w:rsidRDefault="007E1EAC" w:rsidP="005D5552">
            <w:pPr>
              <w:pStyle w:val="TAC"/>
              <w:rPr>
                <w:ins w:id="138"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2E03F02F" w14:textId="77777777" w:rsidR="007E1EAC" w:rsidRPr="004B3A3C" w:rsidRDefault="007E1EAC" w:rsidP="005D5552">
            <w:pPr>
              <w:pStyle w:val="TAC"/>
              <w:rPr>
                <w:ins w:id="139" w:author="Nokia" w:date="2024-05-09T17:57:00Z"/>
                <w:bCs/>
              </w:rPr>
            </w:pPr>
            <w:ins w:id="140"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6821FB10" w14:textId="77777777" w:rsidR="007E1EAC" w:rsidRPr="004B3A3C" w:rsidRDefault="007E1EAC" w:rsidP="005D5552">
            <w:pPr>
              <w:pStyle w:val="TAC"/>
              <w:rPr>
                <w:ins w:id="141" w:author="Nokia" w:date="2024-05-09T17:57:00Z"/>
                <w:rFonts w:cs="Arial"/>
                <w:b/>
              </w:rPr>
            </w:pPr>
            <w:ins w:id="142" w:author="Nokia" w:date="2024-05-09T17:57:00Z">
              <w:r w:rsidRPr="004B3A3C">
                <w:rPr>
                  <w:bCs/>
                </w:rPr>
                <w:t>1</w:t>
              </w:r>
            </w:ins>
          </w:p>
        </w:tc>
        <w:tc>
          <w:tcPr>
            <w:tcW w:w="3186" w:type="dxa"/>
            <w:tcBorders>
              <w:top w:val="single" w:sz="4" w:space="0" w:color="auto"/>
              <w:left w:val="single" w:sz="4" w:space="0" w:color="auto"/>
              <w:bottom w:val="single" w:sz="4" w:space="0" w:color="auto"/>
              <w:right w:val="single" w:sz="4" w:space="0" w:color="auto"/>
            </w:tcBorders>
          </w:tcPr>
          <w:p w14:paraId="7AA9734B" w14:textId="77777777" w:rsidR="007E1EAC" w:rsidRPr="004B3A3C" w:rsidRDefault="007E1EAC" w:rsidP="005D5552">
            <w:pPr>
              <w:pStyle w:val="TAL"/>
              <w:rPr>
                <w:ins w:id="143" w:author="Nokia" w:date="2024-05-09T17:57:00Z"/>
                <w:rFonts w:cs="Arial"/>
                <w:bCs/>
              </w:rPr>
            </w:pPr>
            <w:ins w:id="144" w:author="Nokia" w:date="2024-05-09T17:57:00Z">
              <w:r w:rsidRPr="004B3A3C">
                <w:rPr>
                  <w:rFonts w:cs="Arial"/>
                  <w:bCs/>
                </w:rPr>
                <w:t>For both Cell 1 and Cell 2</w:t>
              </w:r>
            </w:ins>
          </w:p>
        </w:tc>
      </w:tr>
      <w:tr w:rsidR="007E1EAC" w:rsidRPr="004B3A3C" w14:paraId="618E153A" w14:textId="77777777" w:rsidTr="005D5552">
        <w:trPr>
          <w:cantSplit/>
          <w:trHeight w:val="187"/>
          <w:ins w:id="145" w:author="Nokia" w:date="2024-05-09T17:57:00Z"/>
        </w:trPr>
        <w:tc>
          <w:tcPr>
            <w:tcW w:w="2518" w:type="dxa"/>
            <w:vMerge w:val="restart"/>
            <w:tcBorders>
              <w:top w:val="single" w:sz="4" w:space="0" w:color="auto"/>
              <w:left w:val="single" w:sz="4" w:space="0" w:color="auto"/>
              <w:right w:val="single" w:sz="4" w:space="0" w:color="auto"/>
            </w:tcBorders>
          </w:tcPr>
          <w:p w14:paraId="42345E37" w14:textId="77777777" w:rsidR="007E1EAC" w:rsidRPr="004B3A3C" w:rsidRDefault="007E1EAC" w:rsidP="005D5552">
            <w:pPr>
              <w:pStyle w:val="TAL"/>
              <w:rPr>
                <w:ins w:id="146" w:author="Nokia" w:date="2024-05-09T17:57:00Z"/>
              </w:rPr>
            </w:pPr>
            <w:proofErr w:type="spellStart"/>
            <w:ins w:id="147" w:author="Nokia" w:date="2024-05-09T17:57: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6E0F496E" w14:textId="77777777" w:rsidR="007E1EAC" w:rsidRPr="004B3A3C" w:rsidRDefault="007E1EAC" w:rsidP="005D5552">
            <w:pPr>
              <w:pStyle w:val="TAC"/>
              <w:rPr>
                <w:ins w:id="148" w:author="Nokia" w:date="2024-05-09T17:57:00Z"/>
                <w:lang w:eastAsia="zh-CN"/>
              </w:rPr>
            </w:pPr>
            <w:ins w:id="149" w:author="Nokia" w:date="2024-05-09T17:57: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B80FEEA" w14:textId="77777777" w:rsidR="007E1EAC" w:rsidRPr="004B3A3C" w:rsidRDefault="007E1EAC" w:rsidP="005D5552">
            <w:pPr>
              <w:pStyle w:val="TAC"/>
              <w:rPr>
                <w:ins w:id="150" w:author="Nokia" w:date="2024-05-09T17:57:00Z"/>
                <w:lang w:eastAsia="zh-CN"/>
              </w:rPr>
            </w:pPr>
            <w:ins w:id="151" w:author="Nokia" w:date="2024-05-09T17:57:00Z">
              <w:r w:rsidRPr="004B3A3C">
                <w:rPr>
                  <w:rFonts w:hint="eastAsia"/>
                  <w:lang w:eastAsia="zh-CN"/>
                </w:rPr>
                <w:t>1</w:t>
              </w:r>
            </w:ins>
          </w:p>
        </w:tc>
        <w:tc>
          <w:tcPr>
            <w:tcW w:w="2201" w:type="dxa"/>
            <w:tcBorders>
              <w:top w:val="single" w:sz="4" w:space="0" w:color="auto"/>
              <w:left w:val="single" w:sz="4" w:space="0" w:color="auto"/>
              <w:bottom w:val="single" w:sz="4" w:space="0" w:color="auto"/>
              <w:right w:val="single" w:sz="4" w:space="0" w:color="auto"/>
            </w:tcBorders>
          </w:tcPr>
          <w:p w14:paraId="7EC03DE1" w14:textId="77777777" w:rsidR="007E1EAC" w:rsidRPr="004B3A3C" w:rsidRDefault="007E1EAC" w:rsidP="005D5552">
            <w:pPr>
              <w:pStyle w:val="TAC"/>
              <w:rPr>
                <w:ins w:id="152" w:author="Nokia" w:date="2024-05-09T17:57:00Z"/>
                <w:bCs/>
              </w:rPr>
            </w:pPr>
            <w:ins w:id="153" w:author="Nokia" w:date="2024-05-09T17:57: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186" w:type="dxa"/>
            <w:tcBorders>
              <w:top w:val="single" w:sz="4" w:space="0" w:color="auto"/>
              <w:left w:val="single" w:sz="4" w:space="0" w:color="auto"/>
              <w:bottom w:val="single" w:sz="4" w:space="0" w:color="auto"/>
              <w:right w:val="single" w:sz="4" w:space="0" w:color="auto"/>
            </w:tcBorders>
          </w:tcPr>
          <w:p w14:paraId="3012F001" w14:textId="77777777" w:rsidR="007E1EAC" w:rsidRPr="004B3A3C" w:rsidRDefault="007E1EAC" w:rsidP="005D5552">
            <w:pPr>
              <w:pStyle w:val="TAL"/>
              <w:rPr>
                <w:ins w:id="154" w:author="Nokia" w:date="2024-05-09T17:57:00Z"/>
                <w:rFonts w:cs="Arial"/>
                <w:bCs/>
              </w:rPr>
            </w:pPr>
          </w:p>
        </w:tc>
      </w:tr>
      <w:tr w:rsidR="007E1EAC" w:rsidRPr="004B3A3C" w14:paraId="1FB5C5B9" w14:textId="77777777" w:rsidTr="005D5552">
        <w:trPr>
          <w:cantSplit/>
          <w:trHeight w:val="187"/>
          <w:ins w:id="155" w:author="Nokia" w:date="2024-05-09T17:57:00Z"/>
        </w:trPr>
        <w:tc>
          <w:tcPr>
            <w:tcW w:w="2518" w:type="dxa"/>
            <w:vMerge/>
            <w:tcBorders>
              <w:left w:val="single" w:sz="4" w:space="0" w:color="auto"/>
              <w:right w:val="single" w:sz="4" w:space="0" w:color="auto"/>
            </w:tcBorders>
          </w:tcPr>
          <w:p w14:paraId="22D13B1F" w14:textId="77777777" w:rsidR="007E1EAC" w:rsidRPr="004B3A3C" w:rsidRDefault="007E1EAC" w:rsidP="005D5552">
            <w:pPr>
              <w:pStyle w:val="TAL"/>
              <w:rPr>
                <w:ins w:id="156" w:author="Nokia" w:date="2024-05-09T17:57:00Z"/>
              </w:rPr>
            </w:pPr>
          </w:p>
        </w:tc>
        <w:tc>
          <w:tcPr>
            <w:tcW w:w="709" w:type="dxa"/>
            <w:vMerge/>
            <w:tcBorders>
              <w:left w:val="single" w:sz="4" w:space="0" w:color="auto"/>
              <w:right w:val="single" w:sz="4" w:space="0" w:color="auto"/>
            </w:tcBorders>
          </w:tcPr>
          <w:p w14:paraId="4FD5E110" w14:textId="77777777" w:rsidR="007E1EAC" w:rsidRPr="004B3A3C" w:rsidRDefault="007E1EAC" w:rsidP="005D5552">
            <w:pPr>
              <w:pStyle w:val="TAC"/>
              <w:rPr>
                <w:ins w:id="157" w:author="Nokia" w:date="2024-05-09T17:57:00Z"/>
              </w:rPr>
            </w:pPr>
          </w:p>
        </w:tc>
        <w:tc>
          <w:tcPr>
            <w:tcW w:w="992" w:type="dxa"/>
            <w:tcBorders>
              <w:top w:val="single" w:sz="4" w:space="0" w:color="auto"/>
              <w:left w:val="single" w:sz="4" w:space="0" w:color="auto"/>
              <w:bottom w:val="single" w:sz="4" w:space="0" w:color="auto"/>
              <w:right w:val="single" w:sz="4" w:space="0" w:color="auto"/>
            </w:tcBorders>
          </w:tcPr>
          <w:p w14:paraId="5B28039E" w14:textId="77777777" w:rsidR="007E1EAC" w:rsidRPr="004B3A3C" w:rsidRDefault="007E1EAC" w:rsidP="005D5552">
            <w:pPr>
              <w:pStyle w:val="TAC"/>
              <w:rPr>
                <w:ins w:id="158" w:author="Nokia" w:date="2024-05-09T17:57:00Z"/>
                <w:lang w:eastAsia="zh-CN"/>
              </w:rPr>
            </w:pPr>
            <w:ins w:id="159" w:author="Nokia" w:date="2024-05-09T17:57:00Z">
              <w:r w:rsidRPr="004B3A3C">
                <w:rPr>
                  <w:rFonts w:hint="eastAsia"/>
                  <w:lang w:eastAsia="zh-CN"/>
                </w:rPr>
                <w:t>2</w:t>
              </w:r>
            </w:ins>
          </w:p>
        </w:tc>
        <w:tc>
          <w:tcPr>
            <w:tcW w:w="2201" w:type="dxa"/>
            <w:tcBorders>
              <w:top w:val="single" w:sz="4" w:space="0" w:color="auto"/>
              <w:left w:val="single" w:sz="4" w:space="0" w:color="auto"/>
              <w:bottom w:val="single" w:sz="4" w:space="0" w:color="auto"/>
              <w:right w:val="single" w:sz="4" w:space="0" w:color="auto"/>
            </w:tcBorders>
          </w:tcPr>
          <w:p w14:paraId="291FB850" w14:textId="77777777" w:rsidR="007E1EAC" w:rsidRPr="004B3A3C" w:rsidRDefault="007E1EAC" w:rsidP="005D5552">
            <w:pPr>
              <w:pStyle w:val="TAC"/>
              <w:rPr>
                <w:ins w:id="160" w:author="Nokia" w:date="2024-05-09T17:57:00Z"/>
                <w:bCs/>
              </w:rPr>
            </w:pPr>
            <w:ins w:id="161" w:author="Nokia" w:date="2024-05-09T17:57: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186" w:type="dxa"/>
            <w:tcBorders>
              <w:top w:val="single" w:sz="4" w:space="0" w:color="auto"/>
              <w:left w:val="single" w:sz="4" w:space="0" w:color="auto"/>
              <w:bottom w:val="single" w:sz="4" w:space="0" w:color="auto"/>
              <w:right w:val="single" w:sz="4" w:space="0" w:color="auto"/>
            </w:tcBorders>
          </w:tcPr>
          <w:p w14:paraId="40EEAED4" w14:textId="77777777" w:rsidR="007E1EAC" w:rsidRPr="004B3A3C" w:rsidRDefault="007E1EAC" w:rsidP="005D5552">
            <w:pPr>
              <w:pStyle w:val="TAL"/>
              <w:rPr>
                <w:ins w:id="162" w:author="Nokia" w:date="2024-05-09T17:57:00Z"/>
                <w:rFonts w:cs="Arial"/>
                <w:bCs/>
              </w:rPr>
            </w:pPr>
          </w:p>
        </w:tc>
      </w:tr>
      <w:tr w:rsidR="007E1EAC" w:rsidRPr="004B3A3C" w14:paraId="7CEE226E" w14:textId="77777777" w:rsidTr="005D5552">
        <w:trPr>
          <w:cantSplit/>
          <w:trHeight w:val="187"/>
          <w:ins w:id="163" w:author="Nokia" w:date="2024-05-09T17:57:00Z"/>
        </w:trPr>
        <w:tc>
          <w:tcPr>
            <w:tcW w:w="2518" w:type="dxa"/>
            <w:vMerge/>
            <w:tcBorders>
              <w:left w:val="single" w:sz="4" w:space="0" w:color="auto"/>
              <w:bottom w:val="single" w:sz="4" w:space="0" w:color="auto"/>
              <w:right w:val="single" w:sz="4" w:space="0" w:color="auto"/>
            </w:tcBorders>
          </w:tcPr>
          <w:p w14:paraId="1B6F015B" w14:textId="77777777" w:rsidR="007E1EAC" w:rsidRPr="004B3A3C" w:rsidRDefault="007E1EAC" w:rsidP="005D5552">
            <w:pPr>
              <w:pStyle w:val="TAL"/>
              <w:rPr>
                <w:ins w:id="164" w:author="Nokia" w:date="2024-05-09T17:57:00Z"/>
              </w:rPr>
            </w:pPr>
          </w:p>
        </w:tc>
        <w:tc>
          <w:tcPr>
            <w:tcW w:w="709" w:type="dxa"/>
            <w:vMerge/>
            <w:tcBorders>
              <w:left w:val="single" w:sz="4" w:space="0" w:color="auto"/>
              <w:bottom w:val="single" w:sz="4" w:space="0" w:color="auto"/>
              <w:right w:val="single" w:sz="4" w:space="0" w:color="auto"/>
            </w:tcBorders>
          </w:tcPr>
          <w:p w14:paraId="0C93CDEA" w14:textId="77777777" w:rsidR="007E1EAC" w:rsidRPr="004B3A3C" w:rsidRDefault="007E1EAC" w:rsidP="005D5552">
            <w:pPr>
              <w:pStyle w:val="TAC"/>
              <w:rPr>
                <w:ins w:id="165" w:author="Nokia" w:date="2024-05-09T17:57:00Z"/>
              </w:rPr>
            </w:pPr>
          </w:p>
        </w:tc>
        <w:tc>
          <w:tcPr>
            <w:tcW w:w="992" w:type="dxa"/>
            <w:tcBorders>
              <w:top w:val="single" w:sz="4" w:space="0" w:color="auto"/>
              <w:left w:val="single" w:sz="4" w:space="0" w:color="auto"/>
              <w:bottom w:val="single" w:sz="4" w:space="0" w:color="auto"/>
              <w:right w:val="single" w:sz="4" w:space="0" w:color="auto"/>
            </w:tcBorders>
          </w:tcPr>
          <w:p w14:paraId="1D4F32EC" w14:textId="77777777" w:rsidR="007E1EAC" w:rsidRPr="004B3A3C" w:rsidRDefault="007E1EAC" w:rsidP="005D5552">
            <w:pPr>
              <w:pStyle w:val="TAC"/>
              <w:rPr>
                <w:ins w:id="166" w:author="Nokia" w:date="2024-05-09T17:57:00Z"/>
                <w:lang w:eastAsia="zh-CN"/>
              </w:rPr>
            </w:pPr>
            <w:ins w:id="167" w:author="Nokia" w:date="2024-05-09T17:57:00Z">
              <w:r w:rsidRPr="004B3A3C">
                <w:rPr>
                  <w:rFonts w:hint="eastAsia"/>
                  <w:lang w:eastAsia="zh-CN"/>
                </w:rPr>
                <w:t>3</w:t>
              </w:r>
            </w:ins>
          </w:p>
        </w:tc>
        <w:tc>
          <w:tcPr>
            <w:tcW w:w="2201" w:type="dxa"/>
            <w:tcBorders>
              <w:top w:val="single" w:sz="4" w:space="0" w:color="auto"/>
              <w:left w:val="single" w:sz="4" w:space="0" w:color="auto"/>
              <w:bottom w:val="single" w:sz="4" w:space="0" w:color="auto"/>
              <w:right w:val="single" w:sz="4" w:space="0" w:color="auto"/>
            </w:tcBorders>
          </w:tcPr>
          <w:p w14:paraId="026141F5" w14:textId="77777777" w:rsidR="007E1EAC" w:rsidRPr="004B3A3C" w:rsidRDefault="007E1EAC" w:rsidP="005D5552">
            <w:pPr>
              <w:pStyle w:val="TAC"/>
              <w:rPr>
                <w:ins w:id="168" w:author="Nokia" w:date="2024-05-09T17:57:00Z"/>
                <w:bCs/>
              </w:rPr>
            </w:pPr>
            <w:ins w:id="169" w:author="Nokia" w:date="2024-05-09T17:57:00Z">
              <w:r>
                <w:rPr>
                  <w:rFonts w:cs="Arial" w:hint="eastAsia"/>
                  <w:szCs w:val="16"/>
                  <w:lang w:eastAsia="zh-CN"/>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133</w:t>
              </w:r>
            </w:ins>
          </w:p>
        </w:tc>
        <w:tc>
          <w:tcPr>
            <w:tcW w:w="3186" w:type="dxa"/>
            <w:tcBorders>
              <w:top w:val="single" w:sz="4" w:space="0" w:color="auto"/>
              <w:left w:val="single" w:sz="4" w:space="0" w:color="auto"/>
              <w:bottom w:val="single" w:sz="4" w:space="0" w:color="auto"/>
              <w:right w:val="single" w:sz="4" w:space="0" w:color="auto"/>
            </w:tcBorders>
          </w:tcPr>
          <w:p w14:paraId="682C0CA6" w14:textId="77777777" w:rsidR="007E1EAC" w:rsidRPr="004B3A3C" w:rsidRDefault="007E1EAC" w:rsidP="005D5552">
            <w:pPr>
              <w:pStyle w:val="TAL"/>
              <w:rPr>
                <w:ins w:id="170" w:author="Nokia" w:date="2024-05-09T17:57:00Z"/>
                <w:rFonts w:cs="Arial"/>
                <w:bCs/>
              </w:rPr>
            </w:pPr>
          </w:p>
        </w:tc>
      </w:tr>
      <w:tr w:rsidR="007E1EAC" w:rsidRPr="004B3A3C" w14:paraId="00D86ED7" w14:textId="77777777" w:rsidTr="005D5552">
        <w:trPr>
          <w:cantSplit/>
          <w:trHeight w:val="187"/>
          <w:ins w:id="171" w:author="Nokia" w:date="2024-05-09T17:57:00Z"/>
        </w:trPr>
        <w:tc>
          <w:tcPr>
            <w:tcW w:w="2518" w:type="dxa"/>
            <w:tcBorders>
              <w:top w:val="single" w:sz="4" w:space="0" w:color="auto"/>
              <w:left w:val="single" w:sz="4" w:space="0" w:color="auto"/>
              <w:bottom w:val="nil"/>
              <w:right w:val="single" w:sz="4" w:space="0" w:color="auto"/>
            </w:tcBorders>
            <w:shd w:val="clear" w:color="auto" w:fill="auto"/>
            <w:hideMark/>
          </w:tcPr>
          <w:p w14:paraId="56ABDCE8" w14:textId="77777777" w:rsidR="007E1EAC" w:rsidRPr="004B3A3C" w:rsidRDefault="007E1EAC" w:rsidP="005D5552">
            <w:pPr>
              <w:pStyle w:val="TAL"/>
              <w:rPr>
                <w:ins w:id="172" w:author="Nokia" w:date="2024-05-09T17:57:00Z"/>
                <w:lang w:eastAsia="zh-CN"/>
              </w:rPr>
            </w:pPr>
            <w:ins w:id="173" w:author="Nokia" w:date="2024-05-09T17:57: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A468F5E" w14:textId="77777777" w:rsidR="007E1EAC" w:rsidRPr="004B3A3C" w:rsidRDefault="007E1EAC" w:rsidP="005D5552">
            <w:pPr>
              <w:pStyle w:val="TAC"/>
              <w:rPr>
                <w:ins w:id="174"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F6CFE2" w14:textId="77777777" w:rsidR="007E1EAC" w:rsidRPr="004B3A3C" w:rsidRDefault="007E1EAC" w:rsidP="005D5552">
            <w:pPr>
              <w:pStyle w:val="TAC"/>
              <w:rPr>
                <w:ins w:id="175" w:author="Nokia" w:date="2024-05-09T17:57:00Z"/>
                <w:bCs/>
                <w:lang w:eastAsia="zh-CN"/>
              </w:rPr>
            </w:pPr>
            <w:ins w:id="176" w:author="Nokia" w:date="2024-05-09T17:57:00Z">
              <w:r w:rsidRPr="004B3A3C">
                <w:rPr>
                  <w:bCs/>
                  <w:lang w:eastAsia="zh-CN"/>
                </w:rPr>
                <w:t>1</w:t>
              </w:r>
            </w:ins>
          </w:p>
        </w:tc>
        <w:tc>
          <w:tcPr>
            <w:tcW w:w="2201" w:type="dxa"/>
            <w:tcBorders>
              <w:top w:val="single" w:sz="4" w:space="0" w:color="auto"/>
              <w:left w:val="single" w:sz="4" w:space="0" w:color="auto"/>
              <w:bottom w:val="single" w:sz="4" w:space="0" w:color="auto"/>
              <w:right w:val="single" w:sz="4" w:space="0" w:color="auto"/>
            </w:tcBorders>
            <w:hideMark/>
          </w:tcPr>
          <w:p w14:paraId="5A91D68F" w14:textId="77777777" w:rsidR="007E1EAC" w:rsidRPr="004B3A3C" w:rsidRDefault="007E1EAC" w:rsidP="005D5552">
            <w:pPr>
              <w:pStyle w:val="TAC"/>
              <w:rPr>
                <w:ins w:id="177" w:author="Nokia" w:date="2024-05-09T17:57:00Z"/>
                <w:bCs/>
                <w:lang w:eastAsia="zh-CN"/>
              </w:rPr>
            </w:pPr>
            <w:ins w:id="178" w:author="Nokia" w:date="2024-05-09T17:57:00Z">
              <w:r w:rsidRPr="004B3A3C">
                <w:rPr>
                  <w:bCs/>
                  <w:lang w:eastAsia="zh-CN"/>
                </w:rPr>
                <w:t>SSB.1 FR1</w:t>
              </w:r>
            </w:ins>
          </w:p>
        </w:tc>
        <w:tc>
          <w:tcPr>
            <w:tcW w:w="3186" w:type="dxa"/>
            <w:tcBorders>
              <w:top w:val="single" w:sz="4" w:space="0" w:color="auto"/>
              <w:left w:val="single" w:sz="4" w:space="0" w:color="auto"/>
              <w:bottom w:val="single" w:sz="4" w:space="0" w:color="auto"/>
              <w:right w:val="single" w:sz="4" w:space="0" w:color="auto"/>
            </w:tcBorders>
          </w:tcPr>
          <w:p w14:paraId="27E11467" w14:textId="77777777" w:rsidR="007E1EAC" w:rsidRPr="004B3A3C" w:rsidRDefault="007E1EAC" w:rsidP="005D5552">
            <w:pPr>
              <w:pStyle w:val="TAL"/>
              <w:rPr>
                <w:ins w:id="179" w:author="Nokia" w:date="2024-05-09T17:57:00Z"/>
                <w:bCs/>
                <w:lang w:eastAsia="zh-CN"/>
              </w:rPr>
            </w:pPr>
          </w:p>
        </w:tc>
      </w:tr>
      <w:tr w:rsidR="007E1EAC" w:rsidRPr="004B3A3C" w14:paraId="36633C0B" w14:textId="77777777" w:rsidTr="005D5552">
        <w:trPr>
          <w:cantSplit/>
          <w:trHeight w:val="187"/>
          <w:ins w:id="180" w:author="Nokia" w:date="2024-05-09T17:57:00Z"/>
        </w:trPr>
        <w:tc>
          <w:tcPr>
            <w:tcW w:w="2518" w:type="dxa"/>
            <w:tcBorders>
              <w:top w:val="nil"/>
              <w:left w:val="single" w:sz="4" w:space="0" w:color="auto"/>
              <w:bottom w:val="nil"/>
              <w:right w:val="single" w:sz="4" w:space="0" w:color="auto"/>
            </w:tcBorders>
            <w:shd w:val="clear" w:color="auto" w:fill="auto"/>
            <w:hideMark/>
          </w:tcPr>
          <w:p w14:paraId="0A20E329" w14:textId="77777777" w:rsidR="007E1EAC" w:rsidRPr="004B3A3C" w:rsidRDefault="007E1EAC" w:rsidP="005D5552">
            <w:pPr>
              <w:pStyle w:val="TAL"/>
              <w:rPr>
                <w:ins w:id="181" w:author="Nokia" w:date="2024-05-09T17:57:00Z"/>
                <w:lang w:eastAsia="zh-CN"/>
              </w:rPr>
            </w:pPr>
          </w:p>
        </w:tc>
        <w:tc>
          <w:tcPr>
            <w:tcW w:w="709" w:type="dxa"/>
            <w:tcBorders>
              <w:top w:val="nil"/>
              <w:left w:val="single" w:sz="4" w:space="0" w:color="auto"/>
              <w:bottom w:val="nil"/>
              <w:right w:val="single" w:sz="4" w:space="0" w:color="auto"/>
            </w:tcBorders>
            <w:shd w:val="clear" w:color="auto" w:fill="auto"/>
            <w:hideMark/>
          </w:tcPr>
          <w:p w14:paraId="2AB74016" w14:textId="77777777" w:rsidR="007E1EAC" w:rsidRPr="004B3A3C" w:rsidRDefault="007E1EAC" w:rsidP="005D5552">
            <w:pPr>
              <w:pStyle w:val="TAC"/>
              <w:rPr>
                <w:ins w:id="182"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226711" w14:textId="77777777" w:rsidR="007E1EAC" w:rsidRPr="004B3A3C" w:rsidRDefault="007E1EAC" w:rsidP="005D5552">
            <w:pPr>
              <w:pStyle w:val="TAC"/>
              <w:rPr>
                <w:ins w:id="183" w:author="Nokia" w:date="2024-05-09T17:57:00Z"/>
                <w:bCs/>
                <w:lang w:eastAsia="zh-CN"/>
              </w:rPr>
            </w:pPr>
            <w:ins w:id="184" w:author="Nokia" w:date="2024-05-09T17:57:00Z">
              <w:r w:rsidRPr="004B3A3C">
                <w:rPr>
                  <w:bCs/>
                  <w:lang w:eastAsia="zh-CN"/>
                </w:rPr>
                <w:t>2</w:t>
              </w:r>
            </w:ins>
          </w:p>
        </w:tc>
        <w:tc>
          <w:tcPr>
            <w:tcW w:w="2201" w:type="dxa"/>
            <w:tcBorders>
              <w:top w:val="single" w:sz="4" w:space="0" w:color="auto"/>
              <w:left w:val="single" w:sz="4" w:space="0" w:color="auto"/>
              <w:bottom w:val="single" w:sz="4" w:space="0" w:color="auto"/>
              <w:right w:val="single" w:sz="4" w:space="0" w:color="auto"/>
            </w:tcBorders>
            <w:hideMark/>
          </w:tcPr>
          <w:p w14:paraId="69D8DBEA" w14:textId="77777777" w:rsidR="007E1EAC" w:rsidRPr="004B3A3C" w:rsidRDefault="007E1EAC" w:rsidP="005D5552">
            <w:pPr>
              <w:pStyle w:val="TAC"/>
              <w:rPr>
                <w:ins w:id="185" w:author="Nokia" w:date="2024-05-09T17:57:00Z"/>
                <w:bCs/>
                <w:lang w:eastAsia="zh-CN"/>
              </w:rPr>
            </w:pPr>
            <w:ins w:id="186" w:author="Nokia" w:date="2024-05-09T17:57:00Z">
              <w:r w:rsidRPr="004B3A3C">
                <w:rPr>
                  <w:bCs/>
                  <w:lang w:eastAsia="zh-CN"/>
                </w:rPr>
                <w:t>SSB.1 FR1</w:t>
              </w:r>
            </w:ins>
          </w:p>
        </w:tc>
        <w:tc>
          <w:tcPr>
            <w:tcW w:w="3186" w:type="dxa"/>
            <w:tcBorders>
              <w:top w:val="single" w:sz="4" w:space="0" w:color="auto"/>
              <w:left w:val="single" w:sz="4" w:space="0" w:color="auto"/>
              <w:bottom w:val="single" w:sz="4" w:space="0" w:color="auto"/>
              <w:right w:val="single" w:sz="4" w:space="0" w:color="auto"/>
            </w:tcBorders>
          </w:tcPr>
          <w:p w14:paraId="3F799559" w14:textId="77777777" w:rsidR="007E1EAC" w:rsidRPr="004B3A3C" w:rsidRDefault="007E1EAC" w:rsidP="005D5552">
            <w:pPr>
              <w:pStyle w:val="TAL"/>
              <w:rPr>
                <w:ins w:id="187" w:author="Nokia" w:date="2024-05-09T17:57:00Z"/>
                <w:bCs/>
                <w:lang w:eastAsia="zh-CN"/>
              </w:rPr>
            </w:pPr>
          </w:p>
        </w:tc>
      </w:tr>
      <w:tr w:rsidR="007E1EAC" w:rsidRPr="004B3A3C" w14:paraId="547A09FC" w14:textId="77777777" w:rsidTr="005D5552">
        <w:trPr>
          <w:cantSplit/>
          <w:trHeight w:val="187"/>
          <w:ins w:id="188" w:author="Nokia" w:date="2024-05-09T17:57:00Z"/>
        </w:trPr>
        <w:tc>
          <w:tcPr>
            <w:tcW w:w="2518" w:type="dxa"/>
            <w:tcBorders>
              <w:top w:val="nil"/>
              <w:left w:val="single" w:sz="4" w:space="0" w:color="auto"/>
              <w:bottom w:val="single" w:sz="4" w:space="0" w:color="auto"/>
              <w:right w:val="single" w:sz="4" w:space="0" w:color="auto"/>
            </w:tcBorders>
            <w:shd w:val="clear" w:color="auto" w:fill="auto"/>
            <w:hideMark/>
          </w:tcPr>
          <w:p w14:paraId="18033B21" w14:textId="77777777" w:rsidR="007E1EAC" w:rsidRPr="004B3A3C" w:rsidRDefault="007E1EAC" w:rsidP="005D5552">
            <w:pPr>
              <w:pStyle w:val="TAL"/>
              <w:rPr>
                <w:ins w:id="189" w:author="Nokia" w:date="2024-05-09T17:5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F001F41" w14:textId="77777777" w:rsidR="007E1EAC" w:rsidRPr="004B3A3C" w:rsidRDefault="007E1EAC" w:rsidP="005D5552">
            <w:pPr>
              <w:pStyle w:val="TAC"/>
              <w:rPr>
                <w:ins w:id="190"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BBD847" w14:textId="77777777" w:rsidR="007E1EAC" w:rsidRPr="004B3A3C" w:rsidRDefault="007E1EAC" w:rsidP="005D5552">
            <w:pPr>
              <w:pStyle w:val="TAC"/>
              <w:rPr>
                <w:ins w:id="191" w:author="Nokia" w:date="2024-05-09T17:57:00Z"/>
                <w:bCs/>
                <w:lang w:eastAsia="zh-CN"/>
              </w:rPr>
            </w:pPr>
            <w:ins w:id="192" w:author="Nokia" w:date="2024-05-09T17:57:00Z">
              <w:r w:rsidRPr="004B3A3C">
                <w:rPr>
                  <w:bCs/>
                  <w:lang w:eastAsia="zh-CN"/>
                </w:rPr>
                <w:t>3</w:t>
              </w:r>
            </w:ins>
          </w:p>
        </w:tc>
        <w:tc>
          <w:tcPr>
            <w:tcW w:w="2201" w:type="dxa"/>
            <w:tcBorders>
              <w:top w:val="single" w:sz="4" w:space="0" w:color="auto"/>
              <w:left w:val="single" w:sz="4" w:space="0" w:color="auto"/>
              <w:bottom w:val="single" w:sz="4" w:space="0" w:color="auto"/>
              <w:right w:val="single" w:sz="4" w:space="0" w:color="auto"/>
            </w:tcBorders>
            <w:hideMark/>
          </w:tcPr>
          <w:p w14:paraId="0B650991" w14:textId="77777777" w:rsidR="007E1EAC" w:rsidRPr="004B3A3C" w:rsidRDefault="007E1EAC" w:rsidP="005D5552">
            <w:pPr>
              <w:pStyle w:val="TAC"/>
              <w:rPr>
                <w:ins w:id="193" w:author="Nokia" w:date="2024-05-09T17:57:00Z"/>
                <w:bCs/>
                <w:lang w:eastAsia="zh-CN"/>
              </w:rPr>
            </w:pPr>
            <w:ins w:id="194" w:author="Nokia" w:date="2024-05-09T17:57:00Z">
              <w:r w:rsidRPr="004B3A3C">
                <w:rPr>
                  <w:bCs/>
                  <w:lang w:eastAsia="zh-CN"/>
                </w:rPr>
                <w:t>SSB.2 FR1</w:t>
              </w:r>
            </w:ins>
          </w:p>
        </w:tc>
        <w:tc>
          <w:tcPr>
            <w:tcW w:w="3186" w:type="dxa"/>
            <w:tcBorders>
              <w:top w:val="single" w:sz="4" w:space="0" w:color="auto"/>
              <w:left w:val="single" w:sz="4" w:space="0" w:color="auto"/>
              <w:bottom w:val="single" w:sz="4" w:space="0" w:color="auto"/>
              <w:right w:val="single" w:sz="4" w:space="0" w:color="auto"/>
            </w:tcBorders>
          </w:tcPr>
          <w:p w14:paraId="3E2CB720" w14:textId="77777777" w:rsidR="007E1EAC" w:rsidRPr="004B3A3C" w:rsidRDefault="007E1EAC" w:rsidP="005D5552">
            <w:pPr>
              <w:pStyle w:val="TAL"/>
              <w:rPr>
                <w:ins w:id="195" w:author="Nokia" w:date="2024-05-09T17:57:00Z"/>
                <w:bCs/>
                <w:lang w:eastAsia="zh-CN"/>
              </w:rPr>
            </w:pPr>
          </w:p>
        </w:tc>
      </w:tr>
      <w:tr w:rsidR="007E1EAC" w:rsidRPr="004B3A3C" w14:paraId="1BA2B588" w14:textId="77777777" w:rsidTr="005D5552">
        <w:trPr>
          <w:cantSplit/>
          <w:trHeight w:val="187"/>
          <w:ins w:id="196" w:author="Nokia" w:date="2024-05-09T17:57:00Z"/>
        </w:trPr>
        <w:tc>
          <w:tcPr>
            <w:tcW w:w="2518" w:type="dxa"/>
            <w:tcBorders>
              <w:top w:val="single" w:sz="4" w:space="0" w:color="auto"/>
              <w:left w:val="single" w:sz="4" w:space="0" w:color="auto"/>
              <w:bottom w:val="nil"/>
              <w:right w:val="single" w:sz="4" w:space="0" w:color="auto"/>
            </w:tcBorders>
            <w:shd w:val="clear" w:color="auto" w:fill="auto"/>
            <w:hideMark/>
          </w:tcPr>
          <w:p w14:paraId="68DDEDB3" w14:textId="77777777" w:rsidR="007E1EAC" w:rsidRPr="004B3A3C" w:rsidRDefault="007E1EAC" w:rsidP="005D5552">
            <w:pPr>
              <w:pStyle w:val="TAL"/>
              <w:rPr>
                <w:ins w:id="197" w:author="Nokia" w:date="2024-05-09T17:57:00Z"/>
                <w:lang w:eastAsia="zh-CN"/>
              </w:rPr>
            </w:pPr>
            <w:ins w:id="198" w:author="Nokia" w:date="2024-05-09T17:57: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4F4CE1C" w14:textId="77777777" w:rsidR="007E1EAC" w:rsidRPr="004B3A3C" w:rsidRDefault="007E1EAC" w:rsidP="005D5552">
            <w:pPr>
              <w:pStyle w:val="TAC"/>
              <w:rPr>
                <w:ins w:id="199"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93D918" w14:textId="77777777" w:rsidR="007E1EAC" w:rsidRPr="004B3A3C" w:rsidRDefault="007E1EAC" w:rsidP="005D5552">
            <w:pPr>
              <w:pStyle w:val="TAC"/>
              <w:rPr>
                <w:ins w:id="200" w:author="Nokia" w:date="2024-05-09T17:57:00Z"/>
                <w:bCs/>
                <w:lang w:eastAsia="zh-CN"/>
              </w:rPr>
            </w:pPr>
            <w:ins w:id="201" w:author="Nokia" w:date="2024-05-09T17:57:00Z">
              <w:r w:rsidRPr="004B3A3C">
                <w:rPr>
                  <w:bCs/>
                  <w:lang w:eastAsia="zh-CN"/>
                </w:rPr>
                <w:t>1</w:t>
              </w:r>
            </w:ins>
          </w:p>
        </w:tc>
        <w:tc>
          <w:tcPr>
            <w:tcW w:w="2201" w:type="dxa"/>
            <w:tcBorders>
              <w:top w:val="single" w:sz="4" w:space="0" w:color="auto"/>
              <w:left w:val="single" w:sz="4" w:space="0" w:color="auto"/>
              <w:bottom w:val="single" w:sz="4" w:space="0" w:color="auto"/>
              <w:right w:val="single" w:sz="4" w:space="0" w:color="auto"/>
            </w:tcBorders>
            <w:hideMark/>
          </w:tcPr>
          <w:p w14:paraId="68FC4E26" w14:textId="77777777" w:rsidR="007E1EAC" w:rsidRPr="004B3A3C" w:rsidRDefault="007E1EAC" w:rsidP="005D5552">
            <w:pPr>
              <w:pStyle w:val="TAC"/>
              <w:rPr>
                <w:ins w:id="202" w:author="Nokia" w:date="2024-05-09T17:57:00Z"/>
                <w:bCs/>
                <w:lang w:eastAsia="zh-CN"/>
              </w:rPr>
            </w:pPr>
            <w:ins w:id="203" w:author="Nokia" w:date="2024-05-09T17:57:00Z">
              <w:r w:rsidRPr="004B3A3C">
                <w:rPr>
                  <w:bCs/>
                  <w:lang w:eastAsia="zh-CN"/>
                </w:rPr>
                <w:t>SMTC.2</w:t>
              </w:r>
            </w:ins>
          </w:p>
        </w:tc>
        <w:tc>
          <w:tcPr>
            <w:tcW w:w="3186" w:type="dxa"/>
            <w:tcBorders>
              <w:top w:val="single" w:sz="4" w:space="0" w:color="auto"/>
              <w:left w:val="single" w:sz="4" w:space="0" w:color="auto"/>
              <w:bottom w:val="single" w:sz="4" w:space="0" w:color="auto"/>
              <w:right w:val="single" w:sz="4" w:space="0" w:color="auto"/>
            </w:tcBorders>
          </w:tcPr>
          <w:p w14:paraId="324EFF3E" w14:textId="77777777" w:rsidR="007E1EAC" w:rsidRPr="004B3A3C" w:rsidRDefault="007E1EAC" w:rsidP="005D5552">
            <w:pPr>
              <w:pStyle w:val="TAL"/>
              <w:rPr>
                <w:ins w:id="204" w:author="Nokia" w:date="2024-05-09T17:57:00Z"/>
                <w:bCs/>
                <w:lang w:eastAsia="zh-CN"/>
              </w:rPr>
            </w:pPr>
          </w:p>
        </w:tc>
      </w:tr>
      <w:tr w:rsidR="007E1EAC" w:rsidRPr="004B3A3C" w14:paraId="62BA6B91" w14:textId="77777777" w:rsidTr="005D5552">
        <w:trPr>
          <w:cantSplit/>
          <w:trHeight w:val="187"/>
          <w:ins w:id="205" w:author="Nokia" w:date="2024-05-09T17:57:00Z"/>
        </w:trPr>
        <w:tc>
          <w:tcPr>
            <w:tcW w:w="2518" w:type="dxa"/>
            <w:tcBorders>
              <w:top w:val="nil"/>
              <w:left w:val="single" w:sz="4" w:space="0" w:color="auto"/>
              <w:bottom w:val="nil"/>
              <w:right w:val="single" w:sz="4" w:space="0" w:color="auto"/>
            </w:tcBorders>
            <w:shd w:val="clear" w:color="auto" w:fill="auto"/>
            <w:hideMark/>
          </w:tcPr>
          <w:p w14:paraId="4C1AEB3C" w14:textId="77777777" w:rsidR="007E1EAC" w:rsidRPr="004B3A3C" w:rsidRDefault="007E1EAC" w:rsidP="005D5552">
            <w:pPr>
              <w:pStyle w:val="TAL"/>
              <w:rPr>
                <w:ins w:id="206" w:author="Nokia" w:date="2024-05-09T17:57:00Z"/>
                <w:lang w:eastAsia="zh-CN"/>
              </w:rPr>
            </w:pPr>
          </w:p>
        </w:tc>
        <w:tc>
          <w:tcPr>
            <w:tcW w:w="709" w:type="dxa"/>
            <w:tcBorders>
              <w:top w:val="nil"/>
              <w:left w:val="single" w:sz="4" w:space="0" w:color="auto"/>
              <w:bottom w:val="nil"/>
              <w:right w:val="single" w:sz="4" w:space="0" w:color="auto"/>
            </w:tcBorders>
            <w:shd w:val="clear" w:color="auto" w:fill="auto"/>
            <w:hideMark/>
          </w:tcPr>
          <w:p w14:paraId="3FBF4BEA" w14:textId="77777777" w:rsidR="007E1EAC" w:rsidRPr="004B3A3C" w:rsidRDefault="007E1EAC" w:rsidP="005D5552">
            <w:pPr>
              <w:pStyle w:val="TAC"/>
              <w:rPr>
                <w:ins w:id="207"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D03829" w14:textId="77777777" w:rsidR="007E1EAC" w:rsidRPr="004B3A3C" w:rsidRDefault="007E1EAC" w:rsidP="005D5552">
            <w:pPr>
              <w:pStyle w:val="TAC"/>
              <w:rPr>
                <w:ins w:id="208" w:author="Nokia" w:date="2024-05-09T17:57:00Z"/>
                <w:bCs/>
                <w:lang w:eastAsia="zh-CN"/>
              </w:rPr>
            </w:pPr>
            <w:ins w:id="209" w:author="Nokia" w:date="2024-05-09T17:57:00Z">
              <w:r w:rsidRPr="004B3A3C">
                <w:rPr>
                  <w:bCs/>
                  <w:lang w:eastAsia="zh-CN"/>
                </w:rPr>
                <w:t>2</w:t>
              </w:r>
            </w:ins>
          </w:p>
        </w:tc>
        <w:tc>
          <w:tcPr>
            <w:tcW w:w="2201" w:type="dxa"/>
            <w:tcBorders>
              <w:top w:val="single" w:sz="4" w:space="0" w:color="auto"/>
              <w:left w:val="single" w:sz="4" w:space="0" w:color="auto"/>
              <w:bottom w:val="single" w:sz="4" w:space="0" w:color="auto"/>
              <w:right w:val="single" w:sz="4" w:space="0" w:color="auto"/>
            </w:tcBorders>
            <w:hideMark/>
          </w:tcPr>
          <w:p w14:paraId="570742CD" w14:textId="77777777" w:rsidR="007E1EAC" w:rsidRPr="004B3A3C" w:rsidRDefault="007E1EAC" w:rsidP="005D5552">
            <w:pPr>
              <w:pStyle w:val="TAC"/>
              <w:rPr>
                <w:ins w:id="210" w:author="Nokia" w:date="2024-05-09T17:57:00Z"/>
                <w:bCs/>
                <w:lang w:eastAsia="zh-CN"/>
              </w:rPr>
            </w:pPr>
            <w:ins w:id="211" w:author="Nokia" w:date="2024-05-09T17:57:00Z">
              <w:r w:rsidRPr="004B3A3C">
                <w:rPr>
                  <w:bCs/>
                  <w:lang w:eastAsia="zh-CN"/>
                </w:rPr>
                <w:t>SMTC.1</w:t>
              </w:r>
            </w:ins>
          </w:p>
        </w:tc>
        <w:tc>
          <w:tcPr>
            <w:tcW w:w="3186" w:type="dxa"/>
            <w:tcBorders>
              <w:top w:val="single" w:sz="4" w:space="0" w:color="auto"/>
              <w:left w:val="single" w:sz="4" w:space="0" w:color="auto"/>
              <w:bottom w:val="single" w:sz="4" w:space="0" w:color="auto"/>
              <w:right w:val="single" w:sz="4" w:space="0" w:color="auto"/>
            </w:tcBorders>
          </w:tcPr>
          <w:p w14:paraId="4C9A9E5E" w14:textId="77777777" w:rsidR="007E1EAC" w:rsidRPr="004B3A3C" w:rsidRDefault="007E1EAC" w:rsidP="005D5552">
            <w:pPr>
              <w:pStyle w:val="TAL"/>
              <w:rPr>
                <w:ins w:id="212" w:author="Nokia" w:date="2024-05-09T17:57:00Z"/>
                <w:bCs/>
                <w:lang w:eastAsia="zh-CN"/>
              </w:rPr>
            </w:pPr>
          </w:p>
        </w:tc>
      </w:tr>
      <w:tr w:rsidR="007E1EAC" w:rsidRPr="004B3A3C" w14:paraId="75AC2A6F" w14:textId="77777777" w:rsidTr="005D5552">
        <w:trPr>
          <w:cantSplit/>
          <w:trHeight w:val="187"/>
          <w:ins w:id="213" w:author="Nokia" w:date="2024-05-09T17:57:00Z"/>
        </w:trPr>
        <w:tc>
          <w:tcPr>
            <w:tcW w:w="2518" w:type="dxa"/>
            <w:tcBorders>
              <w:top w:val="nil"/>
              <w:left w:val="single" w:sz="4" w:space="0" w:color="auto"/>
              <w:bottom w:val="single" w:sz="4" w:space="0" w:color="auto"/>
              <w:right w:val="single" w:sz="4" w:space="0" w:color="auto"/>
            </w:tcBorders>
            <w:shd w:val="clear" w:color="auto" w:fill="auto"/>
            <w:hideMark/>
          </w:tcPr>
          <w:p w14:paraId="24BD7757" w14:textId="77777777" w:rsidR="007E1EAC" w:rsidRPr="004B3A3C" w:rsidRDefault="007E1EAC" w:rsidP="005D5552">
            <w:pPr>
              <w:pStyle w:val="TAL"/>
              <w:rPr>
                <w:ins w:id="214" w:author="Nokia" w:date="2024-05-09T17:5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397FA08" w14:textId="77777777" w:rsidR="007E1EAC" w:rsidRPr="004B3A3C" w:rsidRDefault="007E1EAC" w:rsidP="005D5552">
            <w:pPr>
              <w:pStyle w:val="TAC"/>
              <w:rPr>
                <w:ins w:id="215"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5FCBF0" w14:textId="77777777" w:rsidR="007E1EAC" w:rsidRPr="004B3A3C" w:rsidRDefault="007E1EAC" w:rsidP="005D5552">
            <w:pPr>
              <w:pStyle w:val="TAC"/>
              <w:rPr>
                <w:ins w:id="216" w:author="Nokia" w:date="2024-05-09T17:57:00Z"/>
                <w:bCs/>
                <w:lang w:eastAsia="zh-CN"/>
              </w:rPr>
            </w:pPr>
            <w:ins w:id="217" w:author="Nokia" w:date="2024-05-09T17:57:00Z">
              <w:r w:rsidRPr="004B3A3C">
                <w:rPr>
                  <w:bCs/>
                  <w:lang w:eastAsia="zh-CN"/>
                </w:rPr>
                <w:t>3</w:t>
              </w:r>
            </w:ins>
          </w:p>
        </w:tc>
        <w:tc>
          <w:tcPr>
            <w:tcW w:w="2201" w:type="dxa"/>
            <w:tcBorders>
              <w:top w:val="single" w:sz="4" w:space="0" w:color="auto"/>
              <w:left w:val="single" w:sz="4" w:space="0" w:color="auto"/>
              <w:bottom w:val="single" w:sz="4" w:space="0" w:color="auto"/>
              <w:right w:val="single" w:sz="4" w:space="0" w:color="auto"/>
            </w:tcBorders>
            <w:hideMark/>
          </w:tcPr>
          <w:p w14:paraId="1E1F9786" w14:textId="77777777" w:rsidR="007E1EAC" w:rsidRPr="004B3A3C" w:rsidRDefault="007E1EAC" w:rsidP="005D5552">
            <w:pPr>
              <w:pStyle w:val="TAC"/>
              <w:rPr>
                <w:ins w:id="218" w:author="Nokia" w:date="2024-05-09T17:57:00Z"/>
                <w:bCs/>
                <w:lang w:eastAsia="zh-CN"/>
              </w:rPr>
            </w:pPr>
            <w:ins w:id="219" w:author="Nokia" w:date="2024-05-09T17:57:00Z">
              <w:r w:rsidRPr="004B3A3C">
                <w:rPr>
                  <w:bCs/>
                  <w:lang w:eastAsia="zh-CN"/>
                </w:rPr>
                <w:t>SMTC.1</w:t>
              </w:r>
            </w:ins>
          </w:p>
        </w:tc>
        <w:tc>
          <w:tcPr>
            <w:tcW w:w="3186" w:type="dxa"/>
            <w:tcBorders>
              <w:top w:val="single" w:sz="4" w:space="0" w:color="auto"/>
              <w:left w:val="single" w:sz="4" w:space="0" w:color="auto"/>
              <w:bottom w:val="single" w:sz="4" w:space="0" w:color="auto"/>
              <w:right w:val="single" w:sz="4" w:space="0" w:color="auto"/>
            </w:tcBorders>
          </w:tcPr>
          <w:p w14:paraId="3D04A148" w14:textId="77777777" w:rsidR="007E1EAC" w:rsidRPr="004B3A3C" w:rsidRDefault="007E1EAC" w:rsidP="005D5552">
            <w:pPr>
              <w:pStyle w:val="TAL"/>
              <w:rPr>
                <w:ins w:id="220" w:author="Nokia" w:date="2024-05-09T17:57:00Z"/>
                <w:bCs/>
                <w:lang w:eastAsia="zh-CN"/>
              </w:rPr>
            </w:pPr>
          </w:p>
        </w:tc>
      </w:tr>
      <w:tr w:rsidR="007E1EAC" w:rsidRPr="004B3A3C" w14:paraId="0345CAEB" w14:textId="77777777" w:rsidTr="005D5552">
        <w:trPr>
          <w:cantSplit/>
          <w:trHeight w:val="187"/>
          <w:ins w:id="221"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6774AFA2" w14:textId="77777777" w:rsidR="007E1EAC" w:rsidRPr="004B3A3C" w:rsidRDefault="007E1EAC" w:rsidP="005D5552">
            <w:pPr>
              <w:pStyle w:val="TAL"/>
              <w:rPr>
                <w:ins w:id="222" w:author="Nokia" w:date="2024-05-09T17:57:00Z"/>
                <w:rFonts w:cs="Arial"/>
              </w:rPr>
            </w:pPr>
            <w:ins w:id="223" w:author="Nokia" w:date="2024-05-09T17:57: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282C77A" w14:textId="77777777" w:rsidR="007E1EAC" w:rsidRPr="004B3A3C" w:rsidRDefault="007E1EAC" w:rsidP="005D5552">
            <w:pPr>
              <w:pStyle w:val="TAC"/>
              <w:rPr>
                <w:ins w:id="224"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6E2B3CD4" w14:textId="77777777" w:rsidR="007E1EAC" w:rsidRPr="004B3A3C" w:rsidRDefault="007E1EAC" w:rsidP="005D5552">
            <w:pPr>
              <w:pStyle w:val="TAC"/>
              <w:rPr>
                <w:ins w:id="225" w:author="Nokia" w:date="2024-05-09T17:57:00Z"/>
              </w:rPr>
            </w:pPr>
            <w:ins w:id="226"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0BC982FD" w14:textId="77777777" w:rsidR="007E1EAC" w:rsidRPr="004B3A3C" w:rsidRDefault="007E1EAC" w:rsidP="005D5552">
            <w:pPr>
              <w:pStyle w:val="TAC"/>
              <w:rPr>
                <w:ins w:id="227" w:author="Nokia" w:date="2024-05-09T17:57:00Z"/>
                <w:rFonts w:cs="Arial"/>
              </w:rPr>
            </w:pPr>
            <w:ins w:id="228" w:author="Nokia" w:date="2024-05-09T17:57:00Z">
              <w:r w:rsidRPr="004B3A3C">
                <w:t>Normal</w:t>
              </w:r>
            </w:ins>
          </w:p>
        </w:tc>
        <w:tc>
          <w:tcPr>
            <w:tcW w:w="3186" w:type="dxa"/>
            <w:tcBorders>
              <w:top w:val="single" w:sz="4" w:space="0" w:color="auto"/>
              <w:left w:val="single" w:sz="4" w:space="0" w:color="auto"/>
              <w:bottom w:val="single" w:sz="4" w:space="0" w:color="auto"/>
              <w:right w:val="single" w:sz="4" w:space="0" w:color="auto"/>
            </w:tcBorders>
          </w:tcPr>
          <w:p w14:paraId="4CB2D297" w14:textId="77777777" w:rsidR="007E1EAC" w:rsidRPr="004B3A3C" w:rsidRDefault="007E1EAC" w:rsidP="005D5552">
            <w:pPr>
              <w:pStyle w:val="TAL"/>
              <w:rPr>
                <w:ins w:id="229" w:author="Nokia" w:date="2024-05-09T17:57:00Z"/>
                <w:rFonts w:cs="Arial"/>
              </w:rPr>
            </w:pPr>
          </w:p>
        </w:tc>
      </w:tr>
      <w:tr w:rsidR="007E1EAC" w:rsidRPr="004B3A3C" w14:paraId="122F3892" w14:textId="77777777" w:rsidTr="005D5552">
        <w:trPr>
          <w:cantSplit/>
          <w:trHeight w:val="187"/>
          <w:ins w:id="230"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2786479B" w14:textId="79FA1243" w:rsidR="007E1EAC" w:rsidRPr="004B3A3C" w:rsidRDefault="007E1EAC" w:rsidP="005D5552">
            <w:pPr>
              <w:pStyle w:val="TAL"/>
              <w:rPr>
                <w:ins w:id="231" w:author="Nokia" w:date="2024-05-09T17:57:00Z"/>
                <w:rFonts w:cs="Arial"/>
              </w:rPr>
            </w:pPr>
            <w:ins w:id="232" w:author="Nokia" w:date="2024-05-09T17:57:00Z">
              <w:r w:rsidRPr="004B3A3C">
                <w:rPr>
                  <w:rFonts w:cs="Arial"/>
                </w:rPr>
                <w:t>DRX</w:t>
              </w:r>
            </w:ins>
            <w:ins w:id="233" w:author="Nokia" w:date="2024-07-31T18:05:00Z" w16du:dateUtc="2024-07-31T16:05:00Z">
              <w:r w:rsidR="00F55D89">
                <w:rPr>
                  <w:rFonts w:cs="Arial"/>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6575BB8F" w14:textId="77777777" w:rsidR="007E1EAC" w:rsidRPr="004B3A3C" w:rsidRDefault="007E1EAC" w:rsidP="005D5552">
            <w:pPr>
              <w:pStyle w:val="TAC"/>
              <w:rPr>
                <w:ins w:id="234"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70A93AE8" w14:textId="77777777" w:rsidR="007E1EAC" w:rsidRPr="004B3A3C" w:rsidRDefault="007E1EAC" w:rsidP="005D5552">
            <w:pPr>
              <w:pStyle w:val="TAC"/>
              <w:rPr>
                <w:ins w:id="235" w:author="Nokia" w:date="2024-05-09T17:57:00Z"/>
                <w:rFonts w:cs="Arial"/>
              </w:rPr>
            </w:pPr>
            <w:ins w:id="236"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2745CDF2" w14:textId="3C8935CB" w:rsidR="007E1EAC" w:rsidRPr="004B3A3C" w:rsidRDefault="00F55D89" w:rsidP="005D5552">
            <w:pPr>
              <w:pStyle w:val="TAC"/>
              <w:rPr>
                <w:ins w:id="237" w:author="Nokia" w:date="2024-05-09T17:57:00Z"/>
                <w:rFonts w:cs="Arial"/>
              </w:rPr>
            </w:pPr>
            <w:ins w:id="238" w:author="Nokia" w:date="2024-07-31T18:03:00Z" w16du:dateUtc="2024-07-31T16:03:00Z">
              <w:r w:rsidRPr="00546ACA">
                <w:rPr>
                  <w:rFonts w:eastAsiaTheme="minorEastAsia" w:cs="Arial"/>
                  <w:lang w:eastAsia="zh-CN"/>
                </w:rPr>
                <w:t>1.28s</w:t>
              </w:r>
            </w:ins>
          </w:p>
        </w:tc>
        <w:tc>
          <w:tcPr>
            <w:tcW w:w="3186" w:type="dxa"/>
            <w:tcBorders>
              <w:top w:val="single" w:sz="4" w:space="0" w:color="auto"/>
              <w:left w:val="single" w:sz="4" w:space="0" w:color="auto"/>
              <w:bottom w:val="single" w:sz="4" w:space="0" w:color="auto"/>
              <w:right w:val="single" w:sz="4" w:space="0" w:color="auto"/>
            </w:tcBorders>
            <w:hideMark/>
          </w:tcPr>
          <w:p w14:paraId="3BFA738A" w14:textId="77777777" w:rsidR="007E1EAC" w:rsidRPr="004B3A3C" w:rsidRDefault="007E1EAC" w:rsidP="005D5552">
            <w:pPr>
              <w:pStyle w:val="TAL"/>
              <w:rPr>
                <w:ins w:id="239" w:author="Nokia" w:date="2024-05-09T17:57:00Z"/>
                <w:rFonts w:cs="Arial"/>
              </w:rPr>
            </w:pPr>
          </w:p>
        </w:tc>
      </w:tr>
      <w:tr w:rsidR="007E1EAC" w:rsidRPr="004B3A3C" w14:paraId="14BCA075" w14:textId="77777777" w:rsidTr="005D5552">
        <w:trPr>
          <w:cantSplit/>
          <w:trHeight w:val="187"/>
          <w:ins w:id="240" w:author="Nokia" w:date="2024-05-09T17:57:00Z"/>
        </w:trPr>
        <w:tc>
          <w:tcPr>
            <w:tcW w:w="2518" w:type="dxa"/>
            <w:tcBorders>
              <w:top w:val="single" w:sz="4" w:space="0" w:color="auto"/>
              <w:left w:val="single" w:sz="4" w:space="0" w:color="auto"/>
              <w:bottom w:val="nil"/>
              <w:right w:val="single" w:sz="4" w:space="0" w:color="auto"/>
            </w:tcBorders>
            <w:shd w:val="clear" w:color="auto" w:fill="auto"/>
            <w:hideMark/>
          </w:tcPr>
          <w:p w14:paraId="3899FECC" w14:textId="77777777" w:rsidR="007E1EAC" w:rsidRPr="007E1EAC" w:rsidRDefault="007E1EAC" w:rsidP="005D5552">
            <w:pPr>
              <w:pStyle w:val="TAL"/>
              <w:rPr>
                <w:ins w:id="241" w:author="Nokia" w:date="2024-05-09T17:57:00Z"/>
                <w:rFonts w:cs="Arial"/>
              </w:rPr>
            </w:pPr>
            <w:ins w:id="242" w:author="Nokia" w:date="2024-05-09T17:57:00Z">
              <w:r w:rsidRPr="007E1EA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6D0B613" w14:textId="77777777" w:rsidR="007E1EAC" w:rsidRPr="007E1EAC" w:rsidRDefault="007E1EAC" w:rsidP="005D5552">
            <w:pPr>
              <w:pStyle w:val="TAC"/>
              <w:rPr>
                <w:ins w:id="243" w:author="Nokia" w:date="2024-05-09T17:57:00Z"/>
                <w:lang w:eastAsia="zh-CN"/>
              </w:rPr>
            </w:pPr>
            <w:ins w:id="244" w:author="Nokia" w:date="2024-05-09T17:57:00Z">
              <w:r w:rsidRPr="007E1EAC">
                <w:sym w:font="Symbol" w:char="F06D"/>
              </w:r>
              <w:r w:rsidRPr="007E1EAC">
                <w:t>s</w:t>
              </w:r>
            </w:ins>
          </w:p>
        </w:tc>
        <w:tc>
          <w:tcPr>
            <w:tcW w:w="992" w:type="dxa"/>
            <w:tcBorders>
              <w:top w:val="single" w:sz="4" w:space="0" w:color="auto"/>
              <w:left w:val="single" w:sz="4" w:space="0" w:color="auto"/>
              <w:bottom w:val="single" w:sz="4" w:space="0" w:color="auto"/>
              <w:right w:val="single" w:sz="4" w:space="0" w:color="auto"/>
            </w:tcBorders>
            <w:hideMark/>
          </w:tcPr>
          <w:p w14:paraId="0FE5A1D7" w14:textId="77777777" w:rsidR="007E1EAC" w:rsidRPr="007E1EAC" w:rsidRDefault="007E1EAC" w:rsidP="005D5552">
            <w:pPr>
              <w:pStyle w:val="TAC"/>
              <w:rPr>
                <w:ins w:id="245" w:author="Nokia" w:date="2024-05-09T17:57:00Z"/>
                <w:lang w:eastAsia="zh-CN"/>
              </w:rPr>
            </w:pPr>
            <w:ins w:id="246" w:author="Nokia" w:date="2024-05-09T17:57:00Z">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777E6BA6" w14:textId="77777777" w:rsidR="007E1EAC" w:rsidRPr="007E1EAC" w:rsidRDefault="007E1EAC" w:rsidP="005D5552">
            <w:pPr>
              <w:pStyle w:val="TAC"/>
              <w:rPr>
                <w:ins w:id="247" w:author="Nokia" w:date="2024-05-09T17:57:00Z"/>
                <w:rFonts w:cs="Arial"/>
              </w:rPr>
            </w:pPr>
            <w:ins w:id="248" w:author="Nokia" w:date="2024-05-09T17:57:00Z">
              <w:r w:rsidRPr="007E1EAC">
                <w:t>3</w:t>
              </w:r>
            </w:ins>
          </w:p>
        </w:tc>
        <w:tc>
          <w:tcPr>
            <w:tcW w:w="3186" w:type="dxa"/>
            <w:tcBorders>
              <w:top w:val="single" w:sz="4" w:space="0" w:color="auto"/>
              <w:left w:val="single" w:sz="4" w:space="0" w:color="auto"/>
              <w:bottom w:val="single" w:sz="4" w:space="0" w:color="auto"/>
              <w:right w:val="single" w:sz="4" w:space="0" w:color="auto"/>
            </w:tcBorders>
            <w:hideMark/>
          </w:tcPr>
          <w:p w14:paraId="47F4C880" w14:textId="77777777" w:rsidR="007E1EAC" w:rsidRPr="007E1EAC" w:rsidRDefault="007E1EAC" w:rsidP="005D5552">
            <w:pPr>
              <w:pStyle w:val="TAL"/>
              <w:rPr>
                <w:ins w:id="249" w:author="Nokia" w:date="2024-05-09T17:57:00Z"/>
              </w:rPr>
            </w:pPr>
            <w:ins w:id="250" w:author="Nokia" w:date="2024-05-09T17:57:00Z">
              <w:r w:rsidRPr="007E1EAC">
                <w:t>Synchronous cells</w:t>
              </w:r>
            </w:ins>
          </w:p>
        </w:tc>
      </w:tr>
      <w:tr w:rsidR="003F4D80" w:rsidRPr="004B3A3C" w14:paraId="79260915" w14:textId="77777777" w:rsidTr="003F4D80">
        <w:trPr>
          <w:cantSplit/>
          <w:trHeight w:val="187"/>
          <w:ins w:id="251" w:author="Nokia" w:date="2024-05-24T04:25:00Z"/>
        </w:trPr>
        <w:tc>
          <w:tcPr>
            <w:tcW w:w="2518" w:type="dxa"/>
            <w:tcBorders>
              <w:top w:val="single" w:sz="4" w:space="0" w:color="auto"/>
              <w:left w:val="single" w:sz="4" w:space="0" w:color="auto"/>
              <w:bottom w:val="nil"/>
              <w:right w:val="single" w:sz="4" w:space="0" w:color="auto"/>
            </w:tcBorders>
            <w:shd w:val="clear" w:color="auto" w:fill="auto"/>
            <w:vAlign w:val="center"/>
          </w:tcPr>
          <w:p w14:paraId="1BDF2C39" w14:textId="5A3BDAED" w:rsidR="003F4D80" w:rsidRPr="007E1EAC" w:rsidRDefault="003F4D80" w:rsidP="003F4D80">
            <w:pPr>
              <w:pStyle w:val="TAL"/>
              <w:rPr>
                <w:ins w:id="252" w:author="Nokia" w:date="2024-05-24T04:25:00Z"/>
                <w:rFonts w:cs="Arial"/>
              </w:rPr>
            </w:pPr>
            <w:ins w:id="253" w:author="Nokia" w:date="2024-05-24T04:25:00Z">
              <w:r>
                <w:rPr>
                  <w:rFonts w:cs="Arial"/>
                  <w:bCs/>
                </w:rPr>
                <w:t>Time window configuration</w:t>
              </w:r>
            </w:ins>
          </w:p>
        </w:tc>
        <w:tc>
          <w:tcPr>
            <w:tcW w:w="709" w:type="dxa"/>
            <w:tcBorders>
              <w:top w:val="single" w:sz="4" w:space="0" w:color="auto"/>
              <w:left w:val="single" w:sz="4" w:space="0" w:color="auto"/>
              <w:bottom w:val="nil"/>
              <w:right w:val="single" w:sz="4" w:space="0" w:color="auto"/>
            </w:tcBorders>
            <w:shd w:val="clear" w:color="auto" w:fill="auto"/>
            <w:vAlign w:val="center"/>
          </w:tcPr>
          <w:p w14:paraId="5BB03550" w14:textId="77777777" w:rsidR="003F4D80" w:rsidRPr="007E1EAC" w:rsidRDefault="003F4D80" w:rsidP="003F4D80">
            <w:pPr>
              <w:pStyle w:val="TAC"/>
              <w:rPr>
                <w:ins w:id="254" w:author="Nokia" w:date="2024-05-24T04:25:00Z"/>
              </w:rPr>
            </w:pPr>
          </w:p>
        </w:tc>
        <w:tc>
          <w:tcPr>
            <w:tcW w:w="992" w:type="dxa"/>
            <w:tcBorders>
              <w:top w:val="single" w:sz="4" w:space="0" w:color="auto"/>
              <w:left w:val="single" w:sz="4" w:space="0" w:color="auto"/>
              <w:bottom w:val="single" w:sz="4" w:space="0" w:color="auto"/>
              <w:right w:val="single" w:sz="4" w:space="0" w:color="auto"/>
            </w:tcBorders>
            <w:vAlign w:val="center"/>
          </w:tcPr>
          <w:p w14:paraId="11FA1728" w14:textId="546294DF" w:rsidR="003F4D80" w:rsidRPr="007E1EAC" w:rsidRDefault="003F4D80" w:rsidP="003F4D80">
            <w:pPr>
              <w:pStyle w:val="TAC"/>
              <w:rPr>
                <w:ins w:id="255" w:author="Nokia" w:date="2024-05-24T04:25:00Z"/>
                <w:lang w:eastAsia="zh-CN"/>
              </w:rPr>
            </w:pPr>
            <w:ins w:id="256" w:author="Nokia" w:date="2024-05-24T04:25:00Z">
              <w:r>
                <w:rPr>
                  <w:lang w:eastAsia="zh-CN"/>
                </w:rPr>
                <w:t>1,</w:t>
              </w:r>
            </w:ins>
            <w:ins w:id="257" w:author="Nokia" w:date="2024-05-24T04:38:00Z">
              <w:r w:rsidR="00A57D3B">
                <w:rPr>
                  <w:lang w:eastAsia="zh-CN"/>
                </w:rPr>
                <w:t xml:space="preserve"> </w:t>
              </w:r>
            </w:ins>
            <w:ins w:id="258" w:author="Nokia" w:date="2024-05-24T04:25:00Z">
              <w:r>
                <w:rPr>
                  <w:lang w:eastAsia="zh-CN"/>
                </w:rPr>
                <w:t>2,</w:t>
              </w:r>
            </w:ins>
            <w:ins w:id="259" w:author="Nokia" w:date="2024-05-24T04:38:00Z">
              <w:r w:rsidR="00A57D3B">
                <w:rPr>
                  <w:lang w:eastAsia="zh-CN"/>
                </w:rPr>
                <w:t xml:space="preserve"> </w:t>
              </w:r>
            </w:ins>
            <w:ins w:id="260" w:author="Nokia" w:date="2024-05-24T04:26:00Z">
              <w:r>
                <w:rPr>
                  <w:lang w:eastAsia="zh-CN"/>
                </w:rPr>
                <w:t>3</w:t>
              </w:r>
            </w:ins>
          </w:p>
        </w:tc>
        <w:tc>
          <w:tcPr>
            <w:tcW w:w="2201" w:type="dxa"/>
            <w:tcBorders>
              <w:top w:val="single" w:sz="4" w:space="0" w:color="auto"/>
              <w:left w:val="single" w:sz="4" w:space="0" w:color="auto"/>
              <w:bottom w:val="single" w:sz="4" w:space="0" w:color="auto"/>
              <w:right w:val="single" w:sz="4" w:space="0" w:color="auto"/>
            </w:tcBorders>
            <w:vAlign w:val="center"/>
          </w:tcPr>
          <w:p w14:paraId="42570BE2" w14:textId="3486F4C6" w:rsidR="003F4D80" w:rsidRPr="007E1EAC" w:rsidRDefault="003F4D80" w:rsidP="003F4D80">
            <w:pPr>
              <w:pStyle w:val="TAC"/>
              <w:rPr>
                <w:ins w:id="261" w:author="Nokia" w:date="2024-05-24T04:25:00Z"/>
              </w:rPr>
            </w:pPr>
            <w:ins w:id="262" w:author="Nokia" w:date="2024-05-24T04:25:00Z">
              <w:r w:rsidRPr="00546ACA">
                <w:rPr>
                  <w:bCs/>
                  <w:lang w:eastAsia="zh-CN"/>
                </w:rPr>
                <w:t>MTW.</w:t>
              </w:r>
            </w:ins>
            <w:ins w:id="263" w:author="Nokia" w:date="2024-07-31T18:28:00Z" w16du:dateUtc="2024-07-31T16:28:00Z">
              <w:r w:rsidR="00AE3CEF" w:rsidRPr="00546ACA">
                <w:rPr>
                  <w:bCs/>
                  <w:lang w:eastAsia="zh-CN"/>
                </w:rPr>
                <w:t>2</w:t>
              </w:r>
            </w:ins>
          </w:p>
        </w:tc>
        <w:tc>
          <w:tcPr>
            <w:tcW w:w="3186" w:type="dxa"/>
            <w:tcBorders>
              <w:top w:val="single" w:sz="4" w:space="0" w:color="auto"/>
              <w:left w:val="single" w:sz="4" w:space="0" w:color="auto"/>
              <w:bottom w:val="single" w:sz="4" w:space="0" w:color="auto"/>
              <w:right w:val="single" w:sz="4" w:space="0" w:color="auto"/>
            </w:tcBorders>
            <w:vAlign w:val="center"/>
          </w:tcPr>
          <w:p w14:paraId="206FB957" w14:textId="77E9C0D5" w:rsidR="003F4D80" w:rsidRPr="007E1EAC" w:rsidRDefault="003F4D80" w:rsidP="003F4D80">
            <w:pPr>
              <w:pStyle w:val="TAL"/>
              <w:rPr>
                <w:ins w:id="264" w:author="Nokia" w:date="2024-05-24T04:25:00Z"/>
              </w:rPr>
            </w:pPr>
            <w:ins w:id="265" w:author="Nokia" w:date="2024-05-24T04:25:00Z">
              <w:r>
                <w:rPr>
                  <w:rFonts w:cs="Arial"/>
                </w:rPr>
                <w:t>As specified in clause A.3.Y</w:t>
              </w:r>
            </w:ins>
          </w:p>
        </w:tc>
      </w:tr>
      <w:tr w:rsidR="007E1EAC" w:rsidRPr="004B3A3C" w14:paraId="016E3D69" w14:textId="77777777" w:rsidTr="005D5552">
        <w:trPr>
          <w:cantSplit/>
          <w:trHeight w:val="187"/>
          <w:ins w:id="266"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1612654A" w14:textId="77777777" w:rsidR="007E1EAC" w:rsidRPr="007E1EAC" w:rsidRDefault="007E1EAC" w:rsidP="005D5552">
            <w:pPr>
              <w:pStyle w:val="TAL"/>
              <w:rPr>
                <w:ins w:id="267" w:author="Nokia" w:date="2024-05-09T17:57:00Z"/>
                <w:rFonts w:cs="Arial"/>
              </w:rPr>
            </w:pPr>
            <w:ins w:id="268" w:author="Nokia" w:date="2024-05-09T17:57:00Z">
              <w:r w:rsidRPr="007E1EAC">
                <w:t>T1</w:t>
              </w:r>
            </w:ins>
          </w:p>
        </w:tc>
        <w:tc>
          <w:tcPr>
            <w:tcW w:w="709" w:type="dxa"/>
            <w:tcBorders>
              <w:top w:val="single" w:sz="4" w:space="0" w:color="auto"/>
              <w:left w:val="single" w:sz="4" w:space="0" w:color="auto"/>
              <w:bottom w:val="single" w:sz="4" w:space="0" w:color="auto"/>
              <w:right w:val="single" w:sz="4" w:space="0" w:color="auto"/>
            </w:tcBorders>
            <w:hideMark/>
          </w:tcPr>
          <w:p w14:paraId="5AC47703" w14:textId="77777777" w:rsidR="007E1EAC" w:rsidRPr="007E1EAC" w:rsidRDefault="007E1EAC" w:rsidP="005D5552">
            <w:pPr>
              <w:pStyle w:val="TAC"/>
              <w:rPr>
                <w:ins w:id="269" w:author="Nokia" w:date="2024-05-09T17:57:00Z"/>
              </w:rPr>
            </w:pPr>
            <w:ins w:id="270" w:author="Nokia" w:date="2024-05-09T17:57:00Z">
              <w:r w:rsidRPr="007E1EA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E169198" w14:textId="77777777" w:rsidR="007E1EAC" w:rsidRPr="007E1EAC" w:rsidRDefault="007E1EAC" w:rsidP="005D5552">
            <w:pPr>
              <w:pStyle w:val="TAC"/>
              <w:rPr>
                <w:ins w:id="271" w:author="Nokia" w:date="2024-05-09T17:57:00Z"/>
                <w:lang w:eastAsia="zh-CN"/>
              </w:rPr>
            </w:pPr>
            <w:ins w:id="272" w:author="Nokia" w:date="2024-05-09T17:57:00Z">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02DC5674" w14:textId="77777777" w:rsidR="007E1EAC" w:rsidRPr="007E1EAC" w:rsidRDefault="007E1EAC" w:rsidP="005D5552">
            <w:pPr>
              <w:pStyle w:val="TAC"/>
              <w:rPr>
                <w:ins w:id="273" w:author="Nokia" w:date="2024-05-09T17:57:00Z"/>
                <w:rFonts w:cs="Arial"/>
              </w:rPr>
            </w:pPr>
            <w:ins w:id="274" w:author="Nokia" w:date="2024-05-09T17:57:00Z">
              <w:r w:rsidRPr="007E1EAC">
                <w:t>5</w:t>
              </w:r>
            </w:ins>
          </w:p>
        </w:tc>
        <w:tc>
          <w:tcPr>
            <w:tcW w:w="3186" w:type="dxa"/>
            <w:tcBorders>
              <w:top w:val="single" w:sz="4" w:space="0" w:color="auto"/>
              <w:left w:val="single" w:sz="4" w:space="0" w:color="auto"/>
              <w:bottom w:val="single" w:sz="4" w:space="0" w:color="auto"/>
              <w:right w:val="single" w:sz="4" w:space="0" w:color="auto"/>
            </w:tcBorders>
          </w:tcPr>
          <w:p w14:paraId="59ED58A3" w14:textId="77777777" w:rsidR="007E1EAC" w:rsidRPr="007E1EAC" w:rsidRDefault="007E1EAC" w:rsidP="005D5552">
            <w:pPr>
              <w:pStyle w:val="TAL"/>
              <w:rPr>
                <w:ins w:id="275" w:author="Nokia" w:date="2024-05-09T17:57:00Z"/>
                <w:rFonts w:cs="Arial"/>
              </w:rPr>
            </w:pPr>
          </w:p>
        </w:tc>
      </w:tr>
      <w:tr w:rsidR="007E1EAC" w:rsidRPr="004B3A3C" w14:paraId="07DA88B9" w14:textId="77777777" w:rsidTr="005D5552">
        <w:trPr>
          <w:cantSplit/>
          <w:trHeight w:val="187"/>
          <w:ins w:id="276"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7D36A79A" w14:textId="77777777" w:rsidR="007E1EAC" w:rsidRPr="007E1EAC" w:rsidRDefault="007E1EAC" w:rsidP="005D5552">
            <w:pPr>
              <w:pStyle w:val="TAL"/>
              <w:rPr>
                <w:ins w:id="277" w:author="Nokia" w:date="2024-05-09T17:57:00Z"/>
                <w:rFonts w:cs="Arial"/>
              </w:rPr>
            </w:pPr>
            <w:ins w:id="278" w:author="Nokia" w:date="2024-05-09T17:57:00Z">
              <w:r w:rsidRPr="007E1EAC">
                <w:t>T2</w:t>
              </w:r>
            </w:ins>
          </w:p>
        </w:tc>
        <w:tc>
          <w:tcPr>
            <w:tcW w:w="709" w:type="dxa"/>
            <w:tcBorders>
              <w:top w:val="single" w:sz="4" w:space="0" w:color="auto"/>
              <w:left w:val="single" w:sz="4" w:space="0" w:color="auto"/>
              <w:bottom w:val="single" w:sz="4" w:space="0" w:color="auto"/>
              <w:right w:val="single" w:sz="4" w:space="0" w:color="auto"/>
            </w:tcBorders>
            <w:hideMark/>
          </w:tcPr>
          <w:p w14:paraId="34C8C392" w14:textId="77777777" w:rsidR="007E1EAC" w:rsidRPr="007E1EAC" w:rsidRDefault="007E1EAC" w:rsidP="005D5552">
            <w:pPr>
              <w:pStyle w:val="TAC"/>
              <w:rPr>
                <w:ins w:id="279" w:author="Nokia" w:date="2024-05-09T17:57:00Z"/>
              </w:rPr>
            </w:pPr>
            <w:ins w:id="280" w:author="Nokia" w:date="2024-05-09T17:57:00Z">
              <w:r w:rsidRPr="007E1EA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5038A63" w14:textId="77777777" w:rsidR="007E1EAC" w:rsidRPr="007E1EAC" w:rsidRDefault="007E1EAC" w:rsidP="005D5552">
            <w:pPr>
              <w:pStyle w:val="TAC"/>
              <w:rPr>
                <w:ins w:id="281" w:author="Nokia" w:date="2024-05-09T17:57:00Z"/>
              </w:rPr>
            </w:pPr>
            <w:ins w:id="282" w:author="Nokia" w:date="2024-05-09T17:57:00Z">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43E0C358" w14:textId="77777777" w:rsidR="007E1EAC" w:rsidRPr="007E1EAC" w:rsidRDefault="007E1EAC" w:rsidP="005D5552">
            <w:pPr>
              <w:pStyle w:val="TAC"/>
              <w:rPr>
                <w:ins w:id="283" w:author="Nokia" w:date="2024-05-09T17:57:00Z"/>
                <w:rFonts w:cs="Arial"/>
              </w:rPr>
            </w:pPr>
            <w:ins w:id="284" w:author="Nokia" w:date="2024-05-09T17:57:00Z">
              <w:r w:rsidRPr="007E1EAC">
                <w:t>10</w:t>
              </w:r>
            </w:ins>
          </w:p>
        </w:tc>
        <w:tc>
          <w:tcPr>
            <w:tcW w:w="3186" w:type="dxa"/>
            <w:tcBorders>
              <w:top w:val="single" w:sz="4" w:space="0" w:color="auto"/>
              <w:left w:val="single" w:sz="4" w:space="0" w:color="auto"/>
              <w:bottom w:val="single" w:sz="4" w:space="0" w:color="auto"/>
              <w:right w:val="single" w:sz="4" w:space="0" w:color="auto"/>
            </w:tcBorders>
          </w:tcPr>
          <w:p w14:paraId="20B2D678" w14:textId="77777777" w:rsidR="007E1EAC" w:rsidRPr="007E1EAC" w:rsidRDefault="007E1EAC" w:rsidP="005D5552">
            <w:pPr>
              <w:pStyle w:val="TAL"/>
              <w:rPr>
                <w:ins w:id="285" w:author="Nokia" w:date="2024-05-09T17:57:00Z"/>
                <w:rFonts w:cs="Arial"/>
              </w:rPr>
            </w:pPr>
          </w:p>
        </w:tc>
      </w:tr>
    </w:tbl>
    <w:p w14:paraId="217D07C6" w14:textId="77777777" w:rsidR="007E1EAC" w:rsidRPr="004B3A3C" w:rsidRDefault="007E1EAC" w:rsidP="007E1EAC">
      <w:pPr>
        <w:rPr>
          <w:ins w:id="286" w:author="Nokia" w:date="2024-05-09T17:57:00Z"/>
        </w:rPr>
      </w:pPr>
    </w:p>
    <w:p w14:paraId="54A007A0" w14:textId="3542A523" w:rsidR="007E1EAC" w:rsidRDefault="007E1EAC" w:rsidP="007E1EAC">
      <w:pPr>
        <w:pStyle w:val="TH"/>
        <w:rPr>
          <w:ins w:id="287" w:author="Nokia" w:date="2024-05-09T17:57:00Z"/>
        </w:rPr>
      </w:pPr>
      <w:ins w:id="288" w:author="Nokia" w:date="2024-05-09T17:57:00Z">
        <w:r w:rsidRPr="004B3A3C">
          <w:lastRenderedPageBreak/>
          <w:t>Table A.6.</w:t>
        </w:r>
      </w:ins>
      <w:ins w:id="289" w:author="Nokia" w:date="2024-07-31T17:21:00Z" w16du:dateUtc="2024-07-31T15:21:00Z">
        <w:r w:rsidR="0041058C">
          <w:t>8</w:t>
        </w:r>
      </w:ins>
      <w:ins w:id="290" w:author="Nokia" w:date="2024-05-09T17:57:00Z">
        <w:r w:rsidRPr="004B3A3C">
          <w:t>.</w:t>
        </w:r>
        <w:r>
          <w:t>X</w:t>
        </w:r>
        <w:r w:rsidRPr="004B3A3C">
          <w:t>.1.1-3: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7E1EAC" w:rsidRPr="004B3A3C" w14:paraId="078A28A5" w14:textId="77777777" w:rsidTr="005D5552">
        <w:trPr>
          <w:cantSplit/>
          <w:trHeight w:val="187"/>
          <w:jc w:val="center"/>
          <w:ins w:id="291" w:author="Nokia" w:date="2024-05-09T17:57:00Z"/>
        </w:trPr>
        <w:tc>
          <w:tcPr>
            <w:tcW w:w="2263" w:type="dxa"/>
            <w:tcBorders>
              <w:top w:val="single" w:sz="4" w:space="0" w:color="auto"/>
              <w:left w:val="single" w:sz="4" w:space="0" w:color="auto"/>
              <w:bottom w:val="nil"/>
              <w:right w:val="single" w:sz="4" w:space="0" w:color="auto"/>
            </w:tcBorders>
            <w:shd w:val="clear" w:color="auto" w:fill="auto"/>
            <w:hideMark/>
          </w:tcPr>
          <w:p w14:paraId="1A517705" w14:textId="77777777" w:rsidR="007E1EAC" w:rsidRPr="004B3A3C" w:rsidRDefault="007E1EAC" w:rsidP="005D5552">
            <w:pPr>
              <w:pStyle w:val="TAH"/>
              <w:rPr>
                <w:ins w:id="292" w:author="Nokia" w:date="2024-05-09T17:57:00Z"/>
                <w:rFonts w:cs="Arial"/>
              </w:rPr>
            </w:pPr>
            <w:ins w:id="293" w:author="Nokia" w:date="2024-05-09T17:57:00Z">
              <w:r w:rsidRPr="004B3A3C">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24FB1E4" w14:textId="77777777" w:rsidR="007E1EAC" w:rsidRPr="004B3A3C" w:rsidRDefault="007E1EAC" w:rsidP="005D5552">
            <w:pPr>
              <w:pStyle w:val="TAH"/>
              <w:rPr>
                <w:ins w:id="294" w:author="Nokia" w:date="2024-05-09T17:57:00Z"/>
              </w:rPr>
            </w:pPr>
            <w:ins w:id="295" w:author="Nokia" w:date="2024-05-09T17:57: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06683EB7" w14:textId="77777777" w:rsidR="007E1EAC" w:rsidRPr="004B3A3C" w:rsidRDefault="007E1EAC" w:rsidP="005D5552">
            <w:pPr>
              <w:pStyle w:val="TAH"/>
              <w:rPr>
                <w:ins w:id="296" w:author="Nokia" w:date="2024-05-09T17:57:00Z"/>
                <w:lang w:eastAsia="zh-CN"/>
              </w:rPr>
            </w:pPr>
            <w:ins w:id="297" w:author="Nokia" w:date="2024-05-09T17:57: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3A9F83" w14:textId="77777777" w:rsidR="007E1EAC" w:rsidRPr="004B3A3C" w:rsidRDefault="007E1EAC" w:rsidP="005D5552">
            <w:pPr>
              <w:pStyle w:val="TAH"/>
              <w:rPr>
                <w:ins w:id="298" w:author="Nokia" w:date="2024-05-09T17:57:00Z"/>
                <w:rFonts w:cs="Arial"/>
              </w:rPr>
            </w:pPr>
            <w:ins w:id="299" w:author="Nokia" w:date="2024-05-09T17:57: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0644CD" w14:textId="77777777" w:rsidR="007E1EAC" w:rsidRPr="004B3A3C" w:rsidRDefault="007E1EAC" w:rsidP="005D5552">
            <w:pPr>
              <w:pStyle w:val="TAH"/>
              <w:rPr>
                <w:ins w:id="300" w:author="Nokia" w:date="2024-05-09T17:57:00Z"/>
                <w:lang w:eastAsia="zh-CN"/>
              </w:rPr>
            </w:pPr>
            <w:ins w:id="301" w:author="Nokia" w:date="2024-05-09T17:57:00Z">
              <w:r w:rsidRPr="004B3A3C">
                <w:rPr>
                  <w:lang w:eastAsia="zh-CN"/>
                </w:rPr>
                <w:t>Cell 2</w:t>
              </w:r>
            </w:ins>
          </w:p>
        </w:tc>
      </w:tr>
      <w:tr w:rsidR="007E1EAC" w:rsidRPr="004B3A3C" w14:paraId="4971132F" w14:textId="77777777" w:rsidTr="005D5552">
        <w:trPr>
          <w:cantSplit/>
          <w:trHeight w:val="187"/>
          <w:jc w:val="center"/>
          <w:ins w:id="302" w:author="Nokia" w:date="2024-05-09T17:5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A45EFF2" w14:textId="77777777" w:rsidR="007E1EAC" w:rsidRPr="004B3A3C" w:rsidRDefault="007E1EAC" w:rsidP="005D5552">
            <w:pPr>
              <w:pStyle w:val="TAH"/>
              <w:rPr>
                <w:ins w:id="303" w:author="Nokia" w:date="2024-05-09T17:5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81304FC" w14:textId="77777777" w:rsidR="007E1EAC" w:rsidRPr="004B3A3C" w:rsidRDefault="007E1EAC" w:rsidP="005D5552">
            <w:pPr>
              <w:pStyle w:val="TAH"/>
              <w:rPr>
                <w:ins w:id="304" w:author="Nokia" w:date="2024-05-09T17:5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CB30ADF" w14:textId="77777777" w:rsidR="007E1EAC" w:rsidRPr="004B3A3C" w:rsidRDefault="007E1EAC" w:rsidP="005D5552">
            <w:pPr>
              <w:pStyle w:val="TAH"/>
              <w:rPr>
                <w:ins w:id="305" w:author="Nokia" w:date="2024-05-09T17:5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B4BFE4" w14:textId="77777777" w:rsidR="007E1EAC" w:rsidRPr="004B3A3C" w:rsidRDefault="007E1EAC" w:rsidP="005D5552">
            <w:pPr>
              <w:pStyle w:val="TAH"/>
              <w:rPr>
                <w:ins w:id="306" w:author="Nokia" w:date="2024-05-09T17:57:00Z"/>
                <w:lang w:eastAsia="zh-CN"/>
              </w:rPr>
            </w:pPr>
            <w:ins w:id="307" w:author="Nokia" w:date="2024-05-09T17:57: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0324E1F" w14:textId="77777777" w:rsidR="007E1EAC" w:rsidRPr="004B3A3C" w:rsidRDefault="007E1EAC" w:rsidP="005D5552">
            <w:pPr>
              <w:pStyle w:val="TAH"/>
              <w:rPr>
                <w:ins w:id="308" w:author="Nokia" w:date="2024-05-09T17:57:00Z"/>
                <w:lang w:eastAsia="zh-CN"/>
              </w:rPr>
            </w:pPr>
            <w:ins w:id="309" w:author="Nokia" w:date="2024-05-09T17:57: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4EBA8E5" w14:textId="77777777" w:rsidR="007E1EAC" w:rsidRPr="004B3A3C" w:rsidRDefault="007E1EAC" w:rsidP="005D5552">
            <w:pPr>
              <w:pStyle w:val="TAH"/>
              <w:rPr>
                <w:ins w:id="310" w:author="Nokia" w:date="2024-05-09T17:57:00Z"/>
                <w:lang w:eastAsia="zh-CN"/>
              </w:rPr>
            </w:pPr>
            <w:ins w:id="311" w:author="Nokia" w:date="2024-05-09T17:57: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FBB246B" w14:textId="77777777" w:rsidR="007E1EAC" w:rsidRPr="004B3A3C" w:rsidRDefault="007E1EAC" w:rsidP="005D5552">
            <w:pPr>
              <w:pStyle w:val="TAH"/>
              <w:rPr>
                <w:ins w:id="312" w:author="Nokia" w:date="2024-05-09T17:57:00Z"/>
                <w:lang w:eastAsia="zh-CN"/>
              </w:rPr>
            </w:pPr>
            <w:ins w:id="313" w:author="Nokia" w:date="2024-05-09T17:57:00Z">
              <w:r w:rsidRPr="004B3A3C">
                <w:rPr>
                  <w:lang w:eastAsia="zh-CN"/>
                </w:rPr>
                <w:t>T2</w:t>
              </w:r>
            </w:ins>
          </w:p>
        </w:tc>
      </w:tr>
      <w:tr w:rsidR="007E1EAC" w:rsidRPr="004B3A3C" w14:paraId="50107D9E" w14:textId="77777777" w:rsidTr="005D5552">
        <w:trPr>
          <w:cantSplit/>
          <w:trHeight w:val="187"/>
          <w:jc w:val="center"/>
          <w:ins w:id="314"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11F9C4B9" w14:textId="77777777" w:rsidR="007E1EAC" w:rsidRPr="004B3A3C" w:rsidRDefault="007E1EAC" w:rsidP="005D5552">
            <w:pPr>
              <w:pStyle w:val="TAL"/>
              <w:rPr>
                <w:ins w:id="315" w:author="Nokia" w:date="2024-05-09T17:57:00Z"/>
              </w:rPr>
            </w:pPr>
            <w:ins w:id="316" w:author="Nokia" w:date="2024-05-09T17:57:00Z">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5FCAE19" w14:textId="77777777" w:rsidR="007E1EAC" w:rsidRPr="004B3A3C" w:rsidRDefault="007E1EAC" w:rsidP="005D5552">
            <w:pPr>
              <w:pStyle w:val="TAC"/>
              <w:rPr>
                <w:ins w:id="317"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9AFB419" w14:textId="77777777" w:rsidR="007E1EAC" w:rsidRPr="004B3A3C" w:rsidRDefault="007E1EAC" w:rsidP="005D5552">
            <w:pPr>
              <w:pStyle w:val="TAC"/>
              <w:rPr>
                <w:ins w:id="318" w:author="Nokia" w:date="2024-05-09T17:57:00Z"/>
                <w:rFonts w:cs="v4.2.0"/>
              </w:rPr>
            </w:pPr>
            <w:ins w:id="319"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9CF3B5" w14:textId="77777777" w:rsidR="007E1EAC" w:rsidRPr="004B3A3C" w:rsidRDefault="007E1EAC" w:rsidP="005D5552">
            <w:pPr>
              <w:pStyle w:val="TAC"/>
              <w:rPr>
                <w:ins w:id="320" w:author="Nokia" w:date="2024-05-09T17:57:00Z"/>
                <w:rFonts w:cs="v4.2.0"/>
              </w:rPr>
            </w:pPr>
            <w:ins w:id="321" w:author="Nokia" w:date="2024-05-09T17:57: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3E2B50" w14:textId="77777777" w:rsidR="007E1EAC" w:rsidRPr="004B3A3C" w:rsidRDefault="007E1EAC" w:rsidP="005D5552">
            <w:pPr>
              <w:pStyle w:val="TAC"/>
              <w:rPr>
                <w:ins w:id="322" w:author="Nokia" w:date="2024-05-09T17:57:00Z"/>
                <w:rFonts w:cs="v4.2.0"/>
              </w:rPr>
            </w:pPr>
            <w:ins w:id="323" w:author="Nokia" w:date="2024-05-09T17:57:00Z">
              <w:r w:rsidRPr="004B3A3C">
                <w:rPr>
                  <w:lang w:eastAsia="ja-JP"/>
                </w:rPr>
                <w:t>N/A</w:t>
              </w:r>
            </w:ins>
          </w:p>
        </w:tc>
      </w:tr>
      <w:tr w:rsidR="007E1EAC" w:rsidRPr="004B3A3C" w14:paraId="37968BB7" w14:textId="77777777" w:rsidTr="005D5552">
        <w:trPr>
          <w:cantSplit/>
          <w:trHeight w:val="187"/>
          <w:jc w:val="center"/>
          <w:ins w:id="324" w:author="Nokia" w:date="2024-05-09T17:57:00Z"/>
        </w:trPr>
        <w:tc>
          <w:tcPr>
            <w:tcW w:w="2263" w:type="dxa"/>
            <w:vMerge/>
            <w:tcBorders>
              <w:left w:val="single" w:sz="4" w:space="0" w:color="auto"/>
              <w:bottom w:val="nil"/>
              <w:right w:val="single" w:sz="4" w:space="0" w:color="auto"/>
            </w:tcBorders>
            <w:shd w:val="clear" w:color="auto" w:fill="auto"/>
            <w:hideMark/>
          </w:tcPr>
          <w:p w14:paraId="23B00345" w14:textId="77777777" w:rsidR="007E1EAC" w:rsidRPr="004B3A3C" w:rsidRDefault="007E1EAC" w:rsidP="005D5552">
            <w:pPr>
              <w:pStyle w:val="TAL"/>
              <w:rPr>
                <w:ins w:id="325"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327A44FC" w14:textId="77777777" w:rsidR="007E1EAC" w:rsidRPr="004B3A3C" w:rsidRDefault="007E1EAC" w:rsidP="005D5552">
            <w:pPr>
              <w:pStyle w:val="TAC"/>
              <w:rPr>
                <w:ins w:id="326"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17B54600" w14:textId="77777777" w:rsidR="007E1EAC" w:rsidRPr="004B3A3C" w:rsidRDefault="007E1EAC" w:rsidP="005D5552">
            <w:pPr>
              <w:pStyle w:val="TAC"/>
              <w:rPr>
                <w:ins w:id="327" w:author="Nokia" w:date="2024-05-09T17:57:00Z"/>
                <w:rFonts w:cs="v4.2.0"/>
              </w:rPr>
            </w:pPr>
            <w:ins w:id="328"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4B284C" w14:textId="77777777" w:rsidR="007E1EAC" w:rsidRPr="004B3A3C" w:rsidRDefault="007E1EAC" w:rsidP="005D5552">
            <w:pPr>
              <w:pStyle w:val="TAC"/>
              <w:rPr>
                <w:ins w:id="329" w:author="Nokia" w:date="2024-05-09T17:57:00Z"/>
                <w:rFonts w:cs="v4.2.0"/>
              </w:rPr>
            </w:pPr>
            <w:ins w:id="330" w:author="Nokia" w:date="2024-05-09T17:57: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55AB38" w14:textId="77777777" w:rsidR="007E1EAC" w:rsidRPr="004B3A3C" w:rsidRDefault="007E1EAC" w:rsidP="005D5552">
            <w:pPr>
              <w:pStyle w:val="TAC"/>
              <w:rPr>
                <w:ins w:id="331" w:author="Nokia" w:date="2024-05-09T17:57:00Z"/>
                <w:rFonts w:cs="v4.2.0"/>
              </w:rPr>
            </w:pPr>
            <w:ins w:id="332" w:author="Nokia" w:date="2024-05-09T17:57:00Z">
              <w:r w:rsidRPr="004B3A3C">
                <w:rPr>
                  <w:lang w:eastAsia="ja-JP"/>
                </w:rPr>
                <w:t>TDDConf.1.1</w:t>
              </w:r>
            </w:ins>
          </w:p>
        </w:tc>
      </w:tr>
      <w:tr w:rsidR="007E1EAC" w:rsidRPr="004B3A3C" w14:paraId="223FDBA5" w14:textId="77777777" w:rsidTr="005D5552">
        <w:trPr>
          <w:cantSplit/>
          <w:trHeight w:val="187"/>
          <w:jc w:val="center"/>
          <w:ins w:id="333" w:author="Nokia" w:date="2024-05-09T17:57:00Z"/>
        </w:trPr>
        <w:tc>
          <w:tcPr>
            <w:tcW w:w="2263" w:type="dxa"/>
            <w:tcBorders>
              <w:top w:val="nil"/>
              <w:left w:val="single" w:sz="4" w:space="0" w:color="auto"/>
              <w:bottom w:val="single" w:sz="4" w:space="0" w:color="auto"/>
              <w:right w:val="single" w:sz="4" w:space="0" w:color="auto"/>
            </w:tcBorders>
            <w:shd w:val="clear" w:color="auto" w:fill="auto"/>
            <w:hideMark/>
          </w:tcPr>
          <w:p w14:paraId="257AB570" w14:textId="77777777" w:rsidR="007E1EAC" w:rsidRPr="004B3A3C" w:rsidRDefault="007E1EAC" w:rsidP="005D5552">
            <w:pPr>
              <w:pStyle w:val="TAL"/>
              <w:rPr>
                <w:ins w:id="334"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6F8F47E0" w14:textId="77777777" w:rsidR="007E1EAC" w:rsidRPr="004B3A3C" w:rsidRDefault="007E1EAC" w:rsidP="005D5552">
            <w:pPr>
              <w:pStyle w:val="TAC"/>
              <w:rPr>
                <w:ins w:id="335"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6C5536F" w14:textId="77777777" w:rsidR="007E1EAC" w:rsidRPr="004B3A3C" w:rsidRDefault="007E1EAC" w:rsidP="005D5552">
            <w:pPr>
              <w:pStyle w:val="TAC"/>
              <w:rPr>
                <w:ins w:id="336" w:author="Nokia" w:date="2024-05-09T17:57:00Z"/>
                <w:rFonts w:cs="v4.2.0"/>
              </w:rPr>
            </w:pPr>
            <w:ins w:id="337"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1EBB4A" w14:textId="77777777" w:rsidR="007E1EAC" w:rsidRPr="004B3A3C" w:rsidRDefault="007E1EAC" w:rsidP="005D5552">
            <w:pPr>
              <w:pStyle w:val="TAC"/>
              <w:rPr>
                <w:ins w:id="338" w:author="Nokia" w:date="2024-05-09T17:57:00Z"/>
                <w:rFonts w:cs="v4.2.0"/>
              </w:rPr>
            </w:pPr>
            <w:ins w:id="339" w:author="Nokia" w:date="2024-05-09T17:57: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03EA4A" w14:textId="77777777" w:rsidR="007E1EAC" w:rsidRPr="004B3A3C" w:rsidRDefault="007E1EAC" w:rsidP="005D5552">
            <w:pPr>
              <w:pStyle w:val="TAC"/>
              <w:rPr>
                <w:ins w:id="340" w:author="Nokia" w:date="2024-05-09T17:57:00Z"/>
                <w:rFonts w:cs="v4.2.0"/>
              </w:rPr>
            </w:pPr>
            <w:ins w:id="341" w:author="Nokia" w:date="2024-05-09T17:57:00Z">
              <w:r w:rsidRPr="004B3A3C">
                <w:rPr>
                  <w:lang w:eastAsia="ja-JP"/>
                </w:rPr>
                <w:t>TDDConf.2.1</w:t>
              </w:r>
            </w:ins>
          </w:p>
        </w:tc>
      </w:tr>
      <w:tr w:rsidR="007E1EAC" w:rsidRPr="004B3A3C" w14:paraId="6A6DDCBD" w14:textId="77777777" w:rsidTr="005D5552">
        <w:trPr>
          <w:cantSplit/>
          <w:trHeight w:val="187"/>
          <w:jc w:val="center"/>
          <w:ins w:id="342"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06DA1CB7" w14:textId="77777777" w:rsidR="007E1EAC" w:rsidRPr="004B3A3C" w:rsidRDefault="007E1EAC" w:rsidP="005D5552">
            <w:pPr>
              <w:pStyle w:val="TAL"/>
              <w:rPr>
                <w:ins w:id="343" w:author="Nokia" w:date="2024-05-09T17:57:00Z"/>
              </w:rPr>
            </w:pPr>
            <w:ins w:id="344" w:author="Nokia" w:date="2024-05-09T17:57: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88C4ECD" w14:textId="77777777" w:rsidR="007E1EAC" w:rsidRPr="004B3A3C" w:rsidRDefault="007E1EAC" w:rsidP="005D5552">
            <w:pPr>
              <w:pStyle w:val="TAC"/>
              <w:rPr>
                <w:ins w:id="345"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9B802C3" w14:textId="77777777" w:rsidR="007E1EAC" w:rsidRPr="004B3A3C" w:rsidRDefault="007E1EAC" w:rsidP="005D5552">
            <w:pPr>
              <w:pStyle w:val="TAC"/>
              <w:rPr>
                <w:ins w:id="346" w:author="Nokia" w:date="2024-05-09T17:57:00Z"/>
                <w:rFonts w:cs="v4.2.0"/>
              </w:rPr>
            </w:pPr>
            <w:ins w:id="347"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4EC915" w14:textId="77777777" w:rsidR="007E1EAC" w:rsidRPr="004B3A3C" w:rsidRDefault="007E1EAC" w:rsidP="005D5552">
            <w:pPr>
              <w:pStyle w:val="TAC"/>
              <w:rPr>
                <w:ins w:id="348" w:author="Nokia" w:date="2024-05-09T17:57:00Z"/>
                <w:rFonts w:cs="v4.2.0"/>
              </w:rPr>
            </w:pPr>
            <w:ins w:id="349" w:author="Nokia" w:date="2024-05-09T17:57:00Z">
              <w:r w:rsidRPr="004B3A3C">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0850717" w14:textId="77777777" w:rsidR="007E1EAC" w:rsidRPr="004B3A3C" w:rsidRDefault="007E1EAC" w:rsidP="005D5552">
            <w:pPr>
              <w:pStyle w:val="TAC"/>
              <w:rPr>
                <w:ins w:id="350" w:author="Nokia" w:date="2024-05-09T17:57:00Z"/>
                <w:rFonts w:cs="v4.2.0"/>
              </w:rPr>
            </w:pPr>
            <w:ins w:id="351" w:author="Nokia" w:date="2024-05-09T17:57:00Z">
              <w:r w:rsidRPr="004B3A3C">
                <w:rPr>
                  <w:rFonts w:cs="v4.2.0"/>
                </w:rPr>
                <w:t>N/A</w:t>
              </w:r>
            </w:ins>
          </w:p>
        </w:tc>
      </w:tr>
      <w:tr w:rsidR="007E1EAC" w:rsidRPr="004B3A3C" w14:paraId="085F3790" w14:textId="77777777" w:rsidTr="005D5552">
        <w:trPr>
          <w:cantSplit/>
          <w:trHeight w:val="187"/>
          <w:jc w:val="center"/>
          <w:ins w:id="352" w:author="Nokia" w:date="2024-05-09T17:57:00Z"/>
        </w:trPr>
        <w:tc>
          <w:tcPr>
            <w:tcW w:w="2263" w:type="dxa"/>
            <w:vMerge/>
            <w:tcBorders>
              <w:left w:val="single" w:sz="4" w:space="0" w:color="auto"/>
              <w:right w:val="single" w:sz="4" w:space="0" w:color="auto"/>
            </w:tcBorders>
            <w:shd w:val="clear" w:color="auto" w:fill="auto"/>
            <w:hideMark/>
          </w:tcPr>
          <w:p w14:paraId="13BA2145" w14:textId="77777777" w:rsidR="007E1EAC" w:rsidRPr="004B3A3C" w:rsidRDefault="007E1EAC" w:rsidP="005D5552">
            <w:pPr>
              <w:pStyle w:val="TAL"/>
              <w:rPr>
                <w:ins w:id="353"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669B090A" w14:textId="77777777" w:rsidR="007E1EAC" w:rsidRPr="004B3A3C" w:rsidRDefault="007E1EAC" w:rsidP="005D5552">
            <w:pPr>
              <w:pStyle w:val="TAC"/>
              <w:rPr>
                <w:ins w:id="354"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4B6AE94" w14:textId="77777777" w:rsidR="007E1EAC" w:rsidRPr="004B3A3C" w:rsidRDefault="007E1EAC" w:rsidP="005D5552">
            <w:pPr>
              <w:pStyle w:val="TAC"/>
              <w:rPr>
                <w:ins w:id="355" w:author="Nokia" w:date="2024-05-09T17:57:00Z"/>
                <w:rFonts w:cs="v4.2.0"/>
              </w:rPr>
            </w:pPr>
            <w:ins w:id="356"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545DD3" w14:textId="77777777" w:rsidR="007E1EAC" w:rsidRPr="004B3A3C" w:rsidRDefault="007E1EAC" w:rsidP="005D5552">
            <w:pPr>
              <w:pStyle w:val="TAC"/>
              <w:rPr>
                <w:ins w:id="357" w:author="Nokia" w:date="2024-05-09T17:57:00Z"/>
                <w:rFonts w:cs="v4.2.0"/>
              </w:rPr>
            </w:pPr>
            <w:ins w:id="358" w:author="Nokia" w:date="2024-05-09T17:57:00Z">
              <w:r w:rsidRPr="004B3A3C">
                <w:rPr>
                  <w:rFonts w:cs="v4.2.0"/>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2A03D5E" w14:textId="77777777" w:rsidR="007E1EAC" w:rsidRPr="004B3A3C" w:rsidRDefault="007E1EAC" w:rsidP="005D5552">
            <w:pPr>
              <w:pStyle w:val="TAC"/>
              <w:rPr>
                <w:ins w:id="359" w:author="Nokia" w:date="2024-05-09T17:57:00Z"/>
                <w:rFonts w:cs="v4.2.0"/>
              </w:rPr>
            </w:pPr>
          </w:p>
        </w:tc>
      </w:tr>
      <w:tr w:rsidR="007E1EAC" w:rsidRPr="004B3A3C" w14:paraId="389CD4A4" w14:textId="77777777" w:rsidTr="005D5552">
        <w:trPr>
          <w:cantSplit/>
          <w:trHeight w:val="187"/>
          <w:jc w:val="center"/>
          <w:ins w:id="360"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47E33EE4" w14:textId="77777777" w:rsidR="007E1EAC" w:rsidRPr="004B3A3C" w:rsidRDefault="007E1EAC" w:rsidP="005D5552">
            <w:pPr>
              <w:pStyle w:val="TAL"/>
              <w:rPr>
                <w:ins w:id="361"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73F097C7" w14:textId="77777777" w:rsidR="007E1EAC" w:rsidRPr="004B3A3C" w:rsidRDefault="007E1EAC" w:rsidP="005D5552">
            <w:pPr>
              <w:pStyle w:val="TAC"/>
              <w:rPr>
                <w:ins w:id="362"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FFB9D29" w14:textId="77777777" w:rsidR="007E1EAC" w:rsidRPr="004B3A3C" w:rsidRDefault="007E1EAC" w:rsidP="005D5552">
            <w:pPr>
              <w:pStyle w:val="TAC"/>
              <w:rPr>
                <w:ins w:id="363" w:author="Nokia" w:date="2024-05-09T17:57:00Z"/>
                <w:rFonts w:cs="v4.2.0"/>
              </w:rPr>
            </w:pPr>
            <w:ins w:id="364"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C90F14" w14:textId="77777777" w:rsidR="007E1EAC" w:rsidRPr="004B3A3C" w:rsidRDefault="007E1EAC" w:rsidP="005D5552">
            <w:pPr>
              <w:pStyle w:val="TAC"/>
              <w:rPr>
                <w:ins w:id="365" w:author="Nokia" w:date="2024-05-09T17:57:00Z"/>
                <w:rFonts w:cs="v4.2.0"/>
              </w:rPr>
            </w:pPr>
            <w:ins w:id="366" w:author="Nokia" w:date="2024-05-09T17:57:00Z">
              <w:r w:rsidRPr="004B3A3C">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6543C5F" w14:textId="77777777" w:rsidR="007E1EAC" w:rsidRPr="004B3A3C" w:rsidRDefault="007E1EAC" w:rsidP="005D5552">
            <w:pPr>
              <w:pStyle w:val="TAC"/>
              <w:rPr>
                <w:ins w:id="367" w:author="Nokia" w:date="2024-05-09T17:57:00Z"/>
                <w:rFonts w:cs="v4.2.0"/>
              </w:rPr>
            </w:pPr>
          </w:p>
        </w:tc>
      </w:tr>
      <w:tr w:rsidR="007E1EAC" w:rsidRPr="004B3A3C" w14:paraId="74DCD0EF" w14:textId="77777777" w:rsidTr="005D5552">
        <w:trPr>
          <w:cantSplit/>
          <w:trHeight w:val="187"/>
          <w:jc w:val="center"/>
          <w:ins w:id="368"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73966008" w14:textId="77777777" w:rsidR="007E1EAC" w:rsidRPr="004B3A3C" w:rsidRDefault="007E1EAC" w:rsidP="005D5552">
            <w:pPr>
              <w:pStyle w:val="TAL"/>
              <w:rPr>
                <w:ins w:id="369" w:author="Nokia" w:date="2024-05-09T17:57:00Z"/>
              </w:rPr>
            </w:pPr>
            <w:ins w:id="370" w:author="Nokia" w:date="2024-05-09T17:57: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AEF058B" w14:textId="77777777" w:rsidR="007E1EAC" w:rsidRPr="004B3A3C" w:rsidRDefault="007E1EAC" w:rsidP="005D5552">
            <w:pPr>
              <w:pStyle w:val="TAC"/>
              <w:rPr>
                <w:ins w:id="371"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EB4A266" w14:textId="77777777" w:rsidR="007E1EAC" w:rsidRPr="004B3A3C" w:rsidRDefault="007E1EAC" w:rsidP="005D5552">
            <w:pPr>
              <w:pStyle w:val="TAC"/>
              <w:rPr>
                <w:ins w:id="372" w:author="Nokia" w:date="2024-05-09T17:57:00Z"/>
                <w:rFonts w:cs="v4.2.0"/>
              </w:rPr>
            </w:pPr>
            <w:ins w:id="373"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C71B77" w14:textId="77777777" w:rsidR="007E1EAC" w:rsidRPr="004B3A3C" w:rsidRDefault="007E1EAC" w:rsidP="005D5552">
            <w:pPr>
              <w:pStyle w:val="TAC"/>
              <w:rPr>
                <w:ins w:id="374" w:author="Nokia" w:date="2024-05-09T17:57:00Z"/>
                <w:rFonts w:cs="v4.2.0"/>
              </w:rPr>
            </w:pPr>
            <w:ins w:id="375" w:author="Nokia" w:date="2024-05-09T17:57:00Z">
              <w:r w:rsidRPr="004B3A3C">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4B757A2C" w14:textId="77777777" w:rsidR="007E1EAC" w:rsidRPr="004B3A3C" w:rsidRDefault="007E1EAC" w:rsidP="005D5552">
            <w:pPr>
              <w:pStyle w:val="TAC"/>
              <w:rPr>
                <w:ins w:id="376" w:author="Nokia" w:date="2024-05-09T17:57:00Z"/>
                <w:rFonts w:cs="v4.2.0"/>
              </w:rPr>
            </w:pPr>
            <w:ins w:id="377" w:author="Nokia" w:date="2024-05-09T17:57:00Z">
              <w:r w:rsidRPr="004B3A3C">
                <w:rPr>
                  <w:rFonts w:cs="v4.2.0"/>
                </w:rPr>
                <w:t>N/A</w:t>
              </w:r>
            </w:ins>
          </w:p>
        </w:tc>
      </w:tr>
      <w:tr w:rsidR="007E1EAC" w:rsidRPr="004B3A3C" w14:paraId="7EECCA65" w14:textId="77777777" w:rsidTr="005D5552">
        <w:trPr>
          <w:cantSplit/>
          <w:trHeight w:val="187"/>
          <w:jc w:val="center"/>
          <w:ins w:id="378" w:author="Nokia" w:date="2024-05-09T17:57:00Z"/>
        </w:trPr>
        <w:tc>
          <w:tcPr>
            <w:tcW w:w="2263" w:type="dxa"/>
            <w:vMerge/>
            <w:tcBorders>
              <w:left w:val="single" w:sz="4" w:space="0" w:color="auto"/>
              <w:bottom w:val="nil"/>
              <w:right w:val="single" w:sz="4" w:space="0" w:color="auto"/>
            </w:tcBorders>
            <w:shd w:val="clear" w:color="auto" w:fill="auto"/>
            <w:hideMark/>
          </w:tcPr>
          <w:p w14:paraId="564850B1" w14:textId="77777777" w:rsidR="007E1EAC" w:rsidRPr="004B3A3C" w:rsidRDefault="007E1EAC" w:rsidP="005D5552">
            <w:pPr>
              <w:pStyle w:val="TAL"/>
              <w:rPr>
                <w:ins w:id="379"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2F4C777C" w14:textId="77777777" w:rsidR="007E1EAC" w:rsidRPr="004B3A3C" w:rsidRDefault="007E1EAC" w:rsidP="005D5552">
            <w:pPr>
              <w:pStyle w:val="TAC"/>
              <w:rPr>
                <w:ins w:id="380"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23909A14" w14:textId="77777777" w:rsidR="007E1EAC" w:rsidRPr="004B3A3C" w:rsidRDefault="007E1EAC" w:rsidP="005D5552">
            <w:pPr>
              <w:pStyle w:val="TAC"/>
              <w:rPr>
                <w:ins w:id="381" w:author="Nokia" w:date="2024-05-09T17:57:00Z"/>
                <w:rFonts w:cs="v4.2.0"/>
              </w:rPr>
            </w:pPr>
            <w:ins w:id="382"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73B66C" w14:textId="77777777" w:rsidR="007E1EAC" w:rsidRPr="004B3A3C" w:rsidRDefault="007E1EAC" w:rsidP="005D5552">
            <w:pPr>
              <w:pStyle w:val="TAC"/>
              <w:rPr>
                <w:ins w:id="383" w:author="Nokia" w:date="2024-05-09T17:57:00Z"/>
                <w:rFonts w:cs="v4.2.0"/>
              </w:rPr>
            </w:pPr>
            <w:ins w:id="384" w:author="Nokia" w:date="2024-05-09T17:57:00Z">
              <w:r w:rsidRPr="004B3A3C">
                <w:rPr>
                  <w:rFonts w:cs="v4.2.0"/>
                </w:rPr>
                <w:t>CR.1.1 TDD</w:t>
              </w:r>
            </w:ins>
          </w:p>
        </w:tc>
        <w:tc>
          <w:tcPr>
            <w:tcW w:w="1842" w:type="dxa"/>
            <w:gridSpan w:val="2"/>
            <w:vMerge/>
            <w:tcBorders>
              <w:left w:val="single" w:sz="4" w:space="0" w:color="auto"/>
              <w:right w:val="single" w:sz="4" w:space="0" w:color="auto"/>
            </w:tcBorders>
          </w:tcPr>
          <w:p w14:paraId="5B2A402C" w14:textId="77777777" w:rsidR="007E1EAC" w:rsidRPr="004B3A3C" w:rsidRDefault="007E1EAC" w:rsidP="005D5552">
            <w:pPr>
              <w:pStyle w:val="TAC"/>
              <w:rPr>
                <w:ins w:id="385" w:author="Nokia" w:date="2024-05-09T17:57:00Z"/>
                <w:rFonts w:cs="v4.2.0"/>
              </w:rPr>
            </w:pPr>
          </w:p>
        </w:tc>
      </w:tr>
      <w:tr w:rsidR="007E1EAC" w:rsidRPr="004B3A3C" w14:paraId="27E2B741" w14:textId="77777777" w:rsidTr="005D5552">
        <w:trPr>
          <w:cantSplit/>
          <w:trHeight w:val="187"/>
          <w:jc w:val="center"/>
          <w:ins w:id="386" w:author="Nokia" w:date="2024-05-09T17:57:00Z"/>
        </w:trPr>
        <w:tc>
          <w:tcPr>
            <w:tcW w:w="2263" w:type="dxa"/>
            <w:tcBorders>
              <w:top w:val="nil"/>
              <w:left w:val="single" w:sz="4" w:space="0" w:color="auto"/>
              <w:bottom w:val="single" w:sz="4" w:space="0" w:color="auto"/>
              <w:right w:val="single" w:sz="4" w:space="0" w:color="auto"/>
            </w:tcBorders>
            <w:shd w:val="clear" w:color="auto" w:fill="auto"/>
            <w:hideMark/>
          </w:tcPr>
          <w:p w14:paraId="5D1D92E7" w14:textId="77777777" w:rsidR="007E1EAC" w:rsidRPr="004B3A3C" w:rsidRDefault="007E1EAC" w:rsidP="005D5552">
            <w:pPr>
              <w:pStyle w:val="TAL"/>
              <w:rPr>
                <w:ins w:id="387"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52999ED4" w14:textId="77777777" w:rsidR="007E1EAC" w:rsidRPr="004B3A3C" w:rsidRDefault="007E1EAC" w:rsidP="005D5552">
            <w:pPr>
              <w:pStyle w:val="TAC"/>
              <w:rPr>
                <w:ins w:id="388"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A6F0EF8" w14:textId="77777777" w:rsidR="007E1EAC" w:rsidRPr="004B3A3C" w:rsidRDefault="007E1EAC" w:rsidP="005D5552">
            <w:pPr>
              <w:pStyle w:val="TAC"/>
              <w:rPr>
                <w:ins w:id="389" w:author="Nokia" w:date="2024-05-09T17:57:00Z"/>
                <w:rFonts w:cs="v4.2.0"/>
              </w:rPr>
            </w:pPr>
            <w:ins w:id="390"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9E25C6" w14:textId="77777777" w:rsidR="007E1EAC" w:rsidRPr="004B3A3C" w:rsidRDefault="007E1EAC" w:rsidP="005D5552">
            <w:pPr>
              <w:pStyle w:val="TAC"/>
              <w:rPr>
                <w:ins w:id="391" w:author="Nokia" w:date="2024-05-09T17:57:00Z"/>
                <w:rFonts w:cs="v4.2.0"/>
              </w:rPr>
            </w:pPr>
            <w:ins w:id="392" w:author="Nokia" w:date="2024-05-09T17:57:00Z">
              <w:r w:rsidRPr="004B3A3C">
                <w:rPr>
                  <w:rFonts w:cs="v4.2.0"/>
                </w:rPr>
                <w:t>CR.2.1 TDD</w:t>
              </w:r>
            </w:ins>
          </w:p>
        </w:tc>
        <w:tc>
          <w:tcPr>
            <w:tcW w:w="1842" w:type="dxa"/>
            <w:gridSpan w:val="2"/>
            <w:vMerge/>
            <w:tcBorders>
              <w:left w:val="single" w:sz="4" w:space="0" w:color="auto"/>
              <w:bottom w:val="single" w:sz="4" w:space="0" w:color="auto"/>
              <w:right w:val="single" w:sz="4" w:space="0" w:color="auto"/>
            </w:tcBorders>
          </w:tcPr>
          <w:p w14:paraId="6B1BE30F" w14:textId="77777777" w:rsidR="007E1EAC" w:rsidRPr="004B3A3C" w:rsidRDefault="007E1EAC" w:rsidP="005D5552">
            <w:pPr>
              <w:pStyle w:val="TAC"/>
              <w:rPr>
                <w:ins w:id="393" w:author="Nokia" w:date="2024-05-09T17:57:00Z"/>
                <w:rFonts w:cs="v4.2.0"/>
              </w:rPr>
            </w:pPr>
          </w:p>
        </w:tc>
      </w:tr>
      <w:tr w:rsidR="007E1EAC" w:rsidRPr="004B3A3C" w14:paraId="5F2DD2C5" w14:textId="77777777" w:rsidTr="005D5552">
        <w:trPr>
          <w:cantSplit/>
          <w:trHeight w:val="187"/>
          <w:jc w:val="center"/>
          <w:ins w:id="394"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3F9CF561" w14:textId="77777777" w:rsidR="007E1EAC" w:rsidRPr="004B3A3C" w:rsidRDefault="007E1EAC" w:rsidP="005D5552">
            <w:pPr>
              <w:pStyle w:val="TAL"/>
              <w:rPr>
                <w:ins w:id="395" w:author="Nokia" w:date="2024-05-09T17:57:00Z"/>
              </w:rPr>
            </w:pPr>
            <w:ins w:id="396" w:author="Nokia" w:date="2024-05-09T17:57:00Z">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37E6FFF" w14:textId="77777777" w:rsidR="007E1EAC" w:rsidRPr="004B3A3C" w:rsidRDefault="007E1EAC" w:rsidP="005D5552">
            <w:pPr>
              <w:pStyle w:val="TAC"/>
              <w:rPr>
                <w:ins w:id="397"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249B3060" w14:textId="77777777" w:rsidR="007E1EAC" w:rsidRPr="004B3A3C" w:rsidRDefault="007E1EAC" w:rsidP="005D5552">
            <w:pPr>
              <w:pStyle w:val="TAC"/>
              <w:rPr>
                <w:ins w:id="398" w:author="Nokia" w:date="2024-05-09T17:57:00Z"/>
                <w:rFonts w:cs="v4.2.0"/>
              </w:rPr>
            </w:pPr>
            <w:ins w:id="399"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9BA931" w14:textId="77777777" w:rsidR="007E1EAC" w:rsidRPr="004B3A3C" w:rsidRDefault="007E1EAC" w:rsidP="005D5552">
            <w:pPr>
              <w:pStyle w:val="TAC"/>
              <w:rPr>
                <w:ins w:id="400" w:author="Nokia" w:date="2024-05-09T17:57:00Z"/>
                <w:rFonts w:cs="v4.2.0"/>
              </w:rPr>
            </w:pPr>
            <w:ins w:id="401" w:author="Nokia" w:date="2024-05-09T17:57:00Z">
              <w:r w:rsidRPr="004B3A3C">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1EB6A03C" w14:textId="77777777" w:rsidR="007E1EAC" w:rsidRPr="004B3A3C" w:rsidRDefault="007E1EAC" w:rsidP="005D5552">
            <w:pPr>
              <w:pStyle w:val="TAC"/>
              <w:rPr>
                <w:ins w:id="402" w:author="Nokia" w:date="2024-05-09T17:57:00Z"/>
                <w:rFonts w:cs="v4.2.0"/>
              </w:rPr>
            </w:pPr>
            <w:ins w:id="403" w:author="Nokia" w:date="2024-05-09T17:57:00Z">
              <w:r w:rsidRPr="004B3A3C">
                <w:rPr>
                  <w:rFonts w:cs="v4.2.0"/>
                </w:rPr>
                <w:t>N/A</w:t>
              </w:r>
            </w:ins>
          </w:p>
        </w:tc>
      </w:tr>
      <w:tr w:rsidR="007E1EAC" w:rsidRPr="004B3A3C" w14:paraId="5710C7B2" w14:textId="77777777" w:rsidTr="005D5552">
        <w:trPr>
          <w:cantSplit/>
          <w:trHeight w:val="187"/>
          <w:jc w:val="center"/>
          <w:ins w:id="404" w:author="Nokia" w:date="2024-05-09T17:57:00Z"/>
        </w:trPr>
        <w:tc>
          <w:tcPr>
            <w:tcW w:w="2263" w:type="dxa"/>
            <w:vMerge/>
            <w:tcBorders>
              <w:left w:val="single" w:sz="4" w:space="0" w:color="auto"/>
              <w:right w:val="single" w:sz="4" w:space="0" w:color="auto"/>
            </w:tcBorders>
            <w:shd w:val="clear" w:color="auto" w:fill="auto"/>
            <w:hideMark/>
          </w:tcPr>
          <w:p w14:paraId="7BFBB983" w14:textId="77777777" w:rsidR="007E1EAC" w:rsidRPr="004B3A3C" w:rsidRDefault="007E1EAC" w:rsidP="005D5552">
            <w:pPr>
              <w:pStyle w:val="TAL"/>
              <w:rPr>
                <w:ins w:id="405"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0308D0A7" w14:textId="77777777" w:rsidR="007E1EAC" w:rsidRPr="004B3A3C" w:rsidRDefault="007E1EAC" w:rsidP="005D5552">
            <w:pPr>
              <w:pStyle w:val="TAC"/>
              <w:rPr>
                <w:ins w:id="406"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0439461A" w14:textId="77777777" w:rsidR="007E1EAC" w:rsidRPr="004B3A3C" w:rsidRDefault="007E1EAC" w:rsidP="005D5552">
            <w:pPr>
              <w:pStyle w:val="TAC"/>
              <w:rPr>
                <w:ins w:id="407" w:author="Nokia" w:date="2024-05-09T17:57:00Z"/>
                <w:rFonts w:cs="v4.2.0"/>
              </w:rPr>
            </w:pPr>
            <w:ins w:id="408"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43061A" w14:textId="77777777" w:rsidR="007E1EAC" w:rsidRPr="004B3A3C" w:rsidRDefault="007E1EAC" w:rsidP="005D5552">
            <w:pPr>
              <w:pStyle w:val="TAC"/>
              <w:rPr>
                <w:ins w:id="409" w:author="Nokia" w:date="2024-05-09T17:57:00Z"/>
                <w:rFonts w:cs="v4.2.0"/>
              </w:rPr>
            </w:pPr>
            <w:ins w:id="410" w:author="Nokia" w:date="2024-05-09T17:57:00Z">
              <w:r w:rsidRPr="004B3A3C">
                <w:rPr>
                  <w:rFonts w:cs="v4.2.0"/>
                </w:rPr>
                <w:t>CCR.1.1 TDD</w:t>
              </w:r>
            </w:ins>
          </w:p>
        </w:tc>
        <w:tc>
          <w:tcPr>
            <w:tcW w:w="1842" w:type="dxa"/>
            <w:gridSpan w:val="2"/>
            <w:vMerge/>
            <w:tcBorders>
              <w:left w:val="single" w:sz="4" w:space="0" w:color="auto"/>
              <w:right w:val="single" w:sz="4" w:space="0" w:color="auto"/>
            </w:tcBorders>
          </w:tcPr>
          <w:p w14:paraId="3A4DD5D3" w14:textId="77777777" w:rsidR="007E1EAC" w:rsidRPr="004B3A3C" w:rsidRDefault="007E1EAC" w:rsidP="005D5552">
            <w:pPr>
              <w:pStyle w:val="TAC"/>
              <w:rPr>
                <w:ins w:id="411" w:author="Nokia" w:date="2024-05-09T17:57:00Z"/>
                <w:rFonts w:cs="v4.2.0"/>
              </w:rPr>
            </w:pPr>
          </w:p>
        </w:tc>
      </w:tr>
      <w:tr w:rsidR="007E1EAC" w:rsidRPr="004B3A3C" w14:paraId="6FB13F69" w14:textId="77777777" w:rsidTr="005D5552">
        <w:trPr>
          <w:cantSplit/>
          <w:trHeight w:val="187"/>
          <w:jc w:val="center"/>
          <w:ins w:id="412"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39C9D720" w14:textId="77777777" w:rsidR="007E1EAC" w:rsidRPr="004B3A3C" w:rsidRDefault="007E1EAC" w:rsidP="005D5552">
            <w:pPr>
              <w:pStyle w:val="TAL"/>
              <w:rPr>
                <w:ins w:id="413"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0F4EA9D7" w14:textId="77777777" w:rsidR="007E1EAC" w:rsidRPr="004B3A3C" w:rsidRDefault="007E1EAC" w:rsidP="005D5552">
            <w:pPr>
              <w:pStyle w:val="TAC"/>
              <w:rPr>
                <w:ins w:id="414"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57D64DF5" w14:textId="77777777" w:rsidR="007E1EAC" w:rsidRPr="004B3A3C" w:rsidRDefault="007E1EAC" w:rsidP="005D5552">
            <w:pPr>
              <w:pStyle w:val="TAC"/>
              <w:rPr>
                <w:ins w:id="415" w:author="Nokia" w:date="2024-05-09T17:57:00Z"/>
                <w:rFonts w:cs="v4.2.0"/>
              </w:rPr>
            </w:pPr>
            <w:ins w:id="416"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799A54" w14:textId="77777777" w:rsidR="007E1EAC" w:rsidRPr="004B3A3C" w:rsidRDefault="007E1EAC" w:rsidP="005D5552">
            <w:pPr>
              <w:pStyle w:val="TAC"/>
              <w:rPr>
                <w:ins w:id="417" w:author="Nokia" w:date="2024-05-09T17:57:00Z"/>
                <w:rFonts w:cs="v4.2.0"/>
              </w:rPr>
            </w:pPr>
            <w:ins w:id="418" w:author="Nokia" w:date="2024-05-09T17:57:00Z">
              <w:r w:rsidRPr="004B3A3C">
                <w:rPr>
                  <w:rFonts w:cs="v4.2.0"/>
                </w:rPr>
                <w:t>CCR.2.1 TDD</w:t>
              </w:r>
            </w:ins>
          </w:p>
        </w:tc>
        <w:tc>
          <w:tcPr>
            <w:tcW w:w="1842" w:type="dxa"/>
            <w:gridSpan w:val="2"/>
            <w:vMerge/>
            <w:tcBorders>
              <w:left w:val="single" w:sz="4" w:space="0" w:color="auto"/>
              <w:bottom w:val="single" w:sz="4" w:space="0" w:color="auto"/>
              <w:right w:val="single" w:sz="4" w:space="0" w:color="auto"/>
            </w:tcBorders>
          </w:tcPr>
          <w:p w14:paraId="7B2258B0" w14:textId="77777777" w:rsidR="007E1EAC" w:rsidRPr="004B3A3C" w:rsidRDefault="007E1EAC" w:rsidP="005D5552">
            <w:pPr>
              <w:pStyle w:val="TAC"/>
              <w:rPr>
                <w:ins w:id="419" w:author="Nokia" w:date="2024-05-09T17:57:00Z"/>
                <w:rFonts w:cs="v4.2.0"/>
              </w:rPr>
            </w:pPr>
          </w:p>
        </w:tc>
      </w:tr>
      <w:tr w:rsidR="007E1EAC" w:rsidRPr="004B3A3C" w14:paraId="50099B45" w14:textId="77777777" w:rsidTr="005D5552">
        <w:trPr>
          <w:cantSplit/>
          <w:trHeight w:val="187"/>
          <w:jc w:val="center"/>
          <w:ins w:id="420"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7DDA9980" w14:textId="77777777" w:rsidR="007E1EAC" w:rsidRPr="004B3A3C" w:rsidRDefault="007E1EAC" w:rsidP="005D5552">
            <w:pPr>
              <w:pStyle w:val="TAL"/>
              <w:rPr>
                <w:ins w:id="421" w:author="Nokia" w:date="2024-05-09T17:57:00Z"/>
              </w:rPr>
            </w:pPr>
            <w:ins w:id="422" w:author="Nokia" w:date="2024-05-09T17:57: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463FB52B" w14:textId="77777777" w:rsidR="007E1EAC" w:rsidRPr="004B3A3C" w:rsidRDefault="007E1EAC" w:rsidP="005D5552">
            <w:pPr>
              <w:pStyle w:val="TAC"/>
              <w:rPr>
                <w:ins w:id="423"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1515FB3B" w14:textId="77777777" w:rsidR="007E1EAC" w:rsidRPr="004B3A3C" w:rsidRDefault="007E1EAC" w:rsidP="005D5552">
            <w:pPr>
              <w:pStyle w:val="TAC"/>
              <w:rPr>
                <w:ins w:id="424" w:author="Nokia" w:date="2024-05-09T17:57:00Z"/>
              </w:rPr>
            </w:pPr>
            <w:ins w:id="425" w:author="Nokia" w:date="2024-05-09T17:5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53BA4A" w14:textId="77777777" w:rsidR="007E1EAC" w:rsidRPr="004B3A3C" w:rsidRDefault="007E1EAC" w:rsidP="005D5552">
            <w:pPr>
              <w:pStyle w:val="TAC"/>
              <w:rPr>
                <w:ins w:id="426" w:author="Nokia" w:date="2024-05-09T17:57:00Z"/>
                <w:rFonts w:cs="v4.2.0"/>
              </w:rPr>
            </w:pPr>
            <w:ins w:id="427" w:author="Nokia" w:date="2024-05-09T17:57: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1E50AC" w14:textId="77777777" w:rsidR="007E1EAC" w:rsidRPr="004B3A3C" w:rsidRDefault="007E1EAC" w:rsidP="005D5552">
            <w:pPr>
              <w:pStyle w:val="TAC"/>
              <w:rPr>
                <w:ins w:id="428" w:author="Nokia" w:date="2024-05-09T17:57:00Z"/>
              </w:rPr>
            </w:pPr>
            <w:ins w:id="429" w:author="Nokia" w:date="2024-05-09T17:57:00Z">
              <w:r w:rsidRPr="004B3A3C">
                <w:t>OP.1</w:t>
              </w:r>
            </w:ins>
          </w:p>
        </w:tc>
      </w:tr>
      <w:tr w:rsidR="007E1EAC" w:rsidRPr="004B3A3C" w14:paraId="6FA72ED6" w14:textId="77777777" w:rsidTr="005D5552">
        <w:trPr>
          <w:cantSplit/>
          <w:trHeight w:val="187"/>
          <w:jc w:val="center"/>
          <w:ins w:id="430" w:author="Nokia" w:date="2024-05-09T17:57:00Z"/>
        </w:trPr>
        <w:tc>
          <w:tcPr>
            <w:tcW w:w="2263" w:type="dxa"/>
            <w:tcBorders>
              <w:top w:val="single" w:sz="4" w:space="0" w:color="auto"/>
              <w:left w:val="single" w:sz="4" w:space="0" w:color="auto"/>
              <w:bottom w:val="single" w:sz="4" w:space="0" w:color="auto"/>
              <w:right w:val="single" w:sz="4" w:space="0" w:color="auto"/>
            </w:tcBorders>
          </w:tcPr>
          <w:p w14:paraId="1B96762B" w14:textId="77777777" w:rsidR="007E1EAC" w:rsidRPr="004B3A3C" w:rsidRDefault="007E1EAC" w:rsidP="005D5552">
            <w:pPr>
              <w:pStyle w:val="TAL"/>
              <w:rPr>
                <w:ins w:id="431" w:author="Nokia" w:date="2024-05-09T17:57:00Z"/>
                <w:bCs/>
              </w:rPr>
            </w:pPr>
            <w:ins w:id="432" w:author="Nokia" w:date="2024-05-09T17:57: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764009C3" w14:textId="77777777" w:rsidR="007E1EAC" w:rsidRPr="004B3A3C" w:rsidRDefault="007E1EAC" w:rsidP="005D5552">
            <w:pPr>
              <w:pStyle w:val="TAC"/>
              <w:rPr>
                <w:ins w:id="433" w:author="Nokia" w:date="2024-05-09T17:57:00Z"/>
              </w:rPr>
            </w:pPr>
            <w:ins w:id="434" w:author="Nokia" w:date="2024-05-09T17:57:00Z">
              <w:r>
                <w:rPr>
                  <w:rFonts w:hint="eastAsia"/>
                </w:rPr>
                <w:t>dB</w:t>
              </w:r>
            </w:ins>
          </w:p>
        </w:tc>
        <w:tc>
          <w:tcPr>
            <w:tcW w:w="1389" w:type="dxa"/>
            <w:vMerge w:val="restart"/>
            <w:tcBorders>
              <w:top w:val="single" w:sz="4" w:space="0" w:color="auto"/>
              <w:left w:val="single" w:sz="4" w:space="0" w:color="auto"/>
              <w:right w:val="single" w:sz="4" w:space="0" w:color="auto"/>
            </w:tcBorders>
          </w:tcPr>
          <w:p w14:paraId="11C37C3F" w14:textId="77777777" w:rsidR="007E1EAC" w:rsidRPr="004B3A3C" w:rsidRDefault="007E1EAC" w:rsidP="005D5552">
            <w:pPr>
              <w:pStyle w:val="TAC"/>
              <w:rPr>
                <w:ins w:id="435" w:author="Nokia" w:date="2024-05-09T17:57:00Z"/>
                <w:rFonts w:cs="v4.2.0"/>
              </w:rPr>
            </w:pPr>
            <w:ins w:id="436" w:author="Nokia" w:date="2024-05-09T17:57:00Z">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14:paraId="138240DA" w14:textId="77777777" w:rsidR="007E1EAC" w:rsidRPr="004B3A3C" w:rsidRDefault="007E1EAC" w:rsidP="005D5552">
            <w:pPr>
              <w:pStyle w:val="TAC"/>
              <w:rPr>
                <w:ins w:id="437" w:author="Nokia" w:date="2024-05-09T17:57:00Z"/>
              </w:rPr>
            </w:pPr>
            <w:ins w:id="438" w:author="Nokia" w:date="2024-05-09T17:57: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06FE9502" w14:textId="77777777" w:rsidR="007E1EAC" w:rsidRPr="004B3A3C" w:rsidRDefault="007E1EAC" w:rsidP="005D5552">
            <w:pPr>
              <w:pStyle w:val="TAC"/>
              <w:rPr>
                <w:ins w:id="439" w:author="Nokia" w:date="2024-05-09T17:57:00Z"/>
              </w:rPr>
            </w:pPr>
            <w:ins w:id="440" w:author="Nokia" w:date="2024-05-09T17:57:00Z">
              <w:r>
                <w:rPr>
                  <w:rFonts w:hint="eastAsia"/>
                </w:rPr>
                <w:t>0</w:t>
              </w:r>
            </w:ins>
          </w:p>
        </w:tc>
      </w:tr>
      <w:tr w:rsidR="007E1EAC" w:rsidRPr="004B3A3C" w14:paraId="123072A4" w14:textId="77777777" w:rsidTr="005D5552">
        <w:trPr>
          <w:cantSplit/>
          <w:trHeight w:val="187"/>
          <w:jc w:val="center"/>
          <w:ins w:id="441" w:author="Nokia" w:date="2024-05-09T17:57:00Z"/>
        </w:trPr>
        <w:tc>
          <w:tcPr>
            <w:tcW w:w="2263" w:type="dxa"/>
            <w:tcBorders>
              <w:top w:val="single" w:sz="4" w:space="0" w:color="auto"/>
              <w:left w:val="single" w:sz="4" w:space="0" w:color="auto"/>
              <w:bottom w:val="single" w:sz="4" w:space="0" w:color="auto"/>
              <w:right w:val="single" w:sz="4" w:space="0" w:color="auto"/>
            </w:tcBorders>
          </w:tcPr>
          <w:p w14:paraId="7BBCC206" w14:textId="77777777" w:rsidR="007E1EAC" w:rsidRPr="004B3A3C" w:rsidRDefault="007E1EAC" w:rsidP="005D5552">
            <w:pPr>
              <w:pStyle w:val="TAL"/>
              <w:rPr>
                <w:ins w:id="442" w:author="Nokia" w:date="2024-05-09T17:57:00Z"/>
                <w:bCs/>
              </w:rPr>
            </w:pPr>
            <w:ins w:id="443" w:author="Nokia" w:date="2024-05-09T17:57:00Z">
              <w:r w:rsidRPr="00D17AFD">
                <w:rPr>
                  <w:szCs w:val="18"/>
                </w:rPr>
                <w:t>EPRE ratio of PBCH DMRS to SSS</w:t>
              </w:r>
            </w:ins>
          </w:p>
        </w:tc>
        <w:tc>
          <w:tcPr>
            <w:tcW w:w="1418" w:type="dxa"/>
            <w:vMerge/>
            <w:tcBorders>
              <w:left w:val="single" w:sz="4" w:space="0" w:color="auto"/>
              <w:right w:val="single" w:sz="4" w:space="0" w:color="auto"/>
            </w:tcBorders>
          </w:tcPr>
          <w:p w14:paraId="136C4ACE" w14:textId="77777777" w:rsidR="007E1EAC" w:rsidRPr="004B3A3C" w:rsidRDefault="007E1EAC" w:rsidP="005D5552">
            <w:pPr>
              <w:pStyle w:val="TAC"/>
              <w:rPr>
                <w:ins w:id="444" w:author="Nokia" w:date="2024-05-09T17:57:00Z"/>
              </w:rPr>
            </w:pPr>
          </w:p>
        </w:tc>
        <w:tc>
          <w:tcPr>
            <w:tcW w:w="1389" w:type="dxa"/>
            <w:vMerge/>
            <w:tcBorders>
              <w:left w:val="single" w:sz="4" w:space="0" w:color="auto"/>
              <w:right w:val="single" w:sz="4" w:space="0" w:color="auto"/>
            </w:tcBorders>
          </w:tcPr>
          <w:p w14:paraId="3C7E8698" w14:textId="77777777" w:rsidR="007E1EAC" w:rsidRPr="004B3A3C" w:rsidRDefault="007E1EAC" w:rsidP="005D5552">
            <w:pPr>
              <w:pStyle w:val="TAC"/>
              <w:rPr>
                <w:ins w:id="445" w:author="Nokia" w:date="2024-05-09T17:57:00Z"/>
                <w:rFonts w:cs="v4.2.0"/>
              </w:rPr>
            </w:pPr>
          </w:p>
        </w:tc>
        <w:tc>
          <w:tcPr>
            <w:tcW w:w="1701" w:type="dxa"/>
            <w:gridSpan w:val="2"/>
            <w:vMerge/>
            <w:tcBorders>
              <w:left w:val="single" w:sz="4" w:space="0" w:color="auto"/>
              <w:right w:val="single" w:sz="4" w:space="0" w:color="auto"/>
            </w:tcBorders>
          </w:tcPr>
          <w:p w14:paraId="5CFE532D" w14:textId="77777777" w:rsidR="007E1EAC" w:rsidRPr="004B3A3C" w:rsidRDefault="007E1EAC" w:rsidP="005D5552">
            <w:pPr>
              <w:pStyle w:val="TAC"/>
              <w:rPr>
                <w:ins w:id="446" w:author="Nokia" w:date="2024-05-09T17:57:00Z"/>
              </w:rPr>
            </w:pPr>
          </w:p>
        </w:tc>
        <w:tc>
          <w:tcPr>
            <w:tcW w:w="1842" w:type="dxa"/>
            <w:gridSpan w:val="2"/>
            <w:vMerge/>
            <w:tcBorders>
              <w:left w:val="single" w:sz="4" w:space="0" w:color="auto"/>
              <w:right w:val="single" w:sz="4" w:space="0" w:color="auto"/>
            </w:tcBorders>
          </w:tcPr>
          <w:p w14:paraId="23C9DD03" w14:textId="77777777" w:rsidR="007E1EAC" w:rsidRPr="004B3A3C" w:rsidRDefault="007E1EAC" w:rsidP="005D5552">
            <w:pPr>
              <w:pStyle w:val="TAC"/>
              <w:rPr>
                <w:ins w:id="447" w:author="Nokia" w:date="2024-05-09T17:57:00Z"/>
              </w:rPr>
            </w:pPr>
          </w:p>
        </w:tc>
      </w:tr>
      <w:tr w:rsidR="007E1EAC" w:rsidRPr="004B3A3C" w14:paraId="05DB83BE" w14:textId="77777777" w:rsidTr="005D5552">
        <w:trPr>
          <w:cantSplit/>
          <w:trHeight w:val="187"/>
          <w:jc w:val="center"/>
          <w:ins w:id="448" w:author="Nokia" w:date="2024-05-09T17:57:00Z"/>
        </w:trPr>
        <w:tc>
          <w:tcPr>
            <w:tcW w:w="2263" w:type="dxa"/>
            <w:tcBorders>
              <w:top w:val="single" w:sz="4" w:space="0" w:color="auto"/>
              <w:left w:val="single" w:sz="4" w:space="0" w:color="auto"/>
              <w:bottom w:val="single" w:sz="4" w:space="0" w:color="auto"/>
              <w:right w:val="single" w:sz="4" w:space="0" w:color="auto"/>
            </w:tcBorders>
          </w:tcPr>
          <w:p w14:paraId="67AABA0B" w14:textId="77777777" w:rsidR="007E1EAC" w:rsidRPr="004B3A3C" w:rsidRDefault="007E1EAC" w:rsidP="005D5552">
            <w:pPr>
              <w:pStyle w:val="TAL"/>
              <w:rPr>
                <w:ins w:id="449" w:author="Nokia" w:date="2024-05-09T17:57:00Z"/>
                <w:bCs/>
              </w:rPr>
            </w:pPr>
            <w:ins w:id="450" w:author="Nokia" w:date="2024-05-09T17:57:00Z">
              <w:r w:rsidRPr="00D17AFD">
                <w:rPr>
                  <w:szCs w:val="18"/>
                </w:rPr>
                <w:t>EPRE ratio of PBCH to PBCH DMRS</w:t>
              </w:r>
            </w:ins>
          </w:p>
        </w:tc>
        <w:tc>
          <w:tcPr>
            <w:tcW w:w="1418" w:type="dxa"/>
            <w:vMerge/>
            <w:tcBorders>
              <w:left w:val="single" w:sz="4" w:space="0" w:color="auto"/>
              <w:right w:val="single" w:sz="4" w:space="0" w:color="auto"/>
            </w:tcBorders>
          </w:tcPr>
          <w:p w14:paraId="1BB0283E" w14:textId="77777777" w:rsidR="007E1EAC" w:rsidRPr="004B3A3C" w:rsidRDefault="007E1EAC" w:rsidP="005D5552">
            <w:pPr>
              <w:pStyle w:val="TAC"/>
              <w:rPr>
                <w:ins w:id="451" w:author="Nokia" w:date="2024-05-09T17:57:00Z"/>
              </w:rPr>
            </w:pPr>
          </w:p>
        </w:tc>
        <w:tc>
          <w:tcPr>
            <w:tcW w:w="1389" w:type="dxa"/>
            <w:vMerge/>
            <w:tcBorders>
              <w:left w:val="single" w:sz="4" w:space="0" w:color="auto"/>
              <w:right w:val="single" w:sz="4" w:space="0" w:color="auto"/>
            </w:tcBorders>
          </w:tcPr>
          <w:p w14:paraId="500489BF" w14:textId="77777777" w:rsidR="007E1EAC" w:rsidRPr="004B3A3C" w:rsidRDefault="007E1EAC" w:rsidP="005D5552">
            <w:pPr>
              <w:pStyle w:val="TAC"/>
              <w:rPr>
                <w:ins w:id="452" w:author="Nokia" w:date="2024-05-09T17:57:00Z"/>
                <w:rFonts w:cs="v4.2.0"/>
              </w:rPr>
            </w:pPr>
          </w:p>
        </w:tc>
        <w:tc>
          <w:tcPr>
            <w:tcW w:w="1701" w:type="dxa"/>
            <w:gridSpan w:val="2"/>
            <w:vMerge/>
            <w:tcBorders>
              <w:left w:val="single" w:sz="4" w:space="0" w:color="auto"/>
              <w:right w:val="single" w:sz="4" w:space="0" w:color="auto"/>
            </w:tcBorders>
          </w:tcPr>
          <w:p w14:paraId="59253934" w14:textId="77777777" w:rsidR="007E1EAC" w:rsidRPr="004B3A3C" w:rsidRDefault="007E1EAC" w:rsidP="005D5552">
            <w:pPr>
              <w:pStyle w:val="TAC"/>
              <w:rPr>
                <w:ins w:id="453" w:author="Nokia" w:date="2024-05-09T17:57:00Z"/>
              </w:rPr>
            </w:pPr>
          </w:p>
        </w:tc>
        <w:tc>
          <w:tcPr>
            <w:tcW w:w="1842" w:type="dxa"/>
            <w:gridSpan w:val="2"/>
            <w:vMerge/>
            <w:tcBorders>
              <w:left w:val="single" w:sz="4" w:space="0" w:color="auto"/>
              <w:right w:val="single" w:sz="4" w:space="0" w:color="auto"/>
            </w:tcBorders>
          </w:tcPr>
          <w:p w14:paraId="04107169" w14:textId="77777777" w:rsidR="007E1EAC" w:rsidRPr="004B3A3C" w:rsidRDefault="007E1EAC" w:rsidP="005D5552">
            <w:pPr>
              <w:pStyle w:val="TAC"/>
              <w:rPr>
                <w:ins w:id="454" w:author="Nokia" w:date="2024-05-09T17:57:00Z"/>
              </w:rPr>
            </w:pPr>
          </w:p>
        </w:tc>
      </w:tr>
      <w:tr w:rsidR="007E1EAC" w:rsidRPr="004B3A3C" w14:paraId="21181C7D" w14:textId="77777777" w:rsidTr="005D5552">
        <w:trPr>
          <w:cantSplit/>
          <w:trHeight w:val="187"/>
          <w:jc w:val="center"/>
          <w:ins w:id="455" w:author="Nokia" w:date="2024-05-09T17:57:00Z"/>
        </w:trPr>
        <w:tc>
          <w:tcPr>
            <w:tcW w:w="2263" w:type="dxa"/>
            <w:tcBorders>
              <w:top w:val="single" w:sz="4" w:space="0" w:color="auto"/>
              <w:left w:val="single" w:sz="4" w:space="0" w:color="auto"/>
              <w:bottom w:val="single" w:sz="4" w:space="0" w:color="auto"/>
              <w:right w:val="single" w:sz="4" w:space="0" w:color="auto"/>
            </w:tcBorders>
          </w:tcPr>
          <w:p w14:paraId="5159C526" w14:textId="77777777" w:rsidR="007E1EAC" w:rsidRPr="004B3A3C" w:rsidRDefault="007E1EAC" w:rsidP="005D5552">
            <w:pPr>
              <w:pStyle w:val="TAL"/>
              <w:rPr>
                <w:ins w:id="456" w:author="Nokia" w:date="2024-05-09T17:57:00Z"/>
                <w:bCs/>
              </w:rPr>
            </w:pPr>
            <w:ins w:id="457" w:author="Nokia" w:date="2024-05-09T17:57:00Z">
              <w:r w:rsidRPr="00D17AFD">
                <w:rPr>
                  <w:szCs w:val="18"/>
                </w:rPr>
                <w:t>EPRE ratio of PDCCH DMRS to SSS</w:t>
              </w:r>
            </w:ins>
          </w:p>
        </w:tc>
        <w:tc>
          <w:tcPr>
            <w:tcW w:w="1418" w:type="dxa"/>
            <w:vMerge/>
            <w:tcBorders>
              <w:left w:val="single" w:sz="4" w:space="0" w:color="auto"/>
              <w:right w:val="single" w:sz="4" w:space="0" w:color="auto"/>
            </w:tcBorders>
          </w:tcPr>
          <w:p w14:paraId="7BED1453" w14:textId="77777777" w:rsidR="007E1EAC" w:rsidRPr="004B3A3C" w:rsidRDefault="007E1EAC" w:rsidP="005D5552">
            <w:pPr>
              <w:pStyle w:val="TAC"/>
              <w:rPr>
                <w:ins w:id="458" w:author="Nokia" w:date="2024-05-09T17:57:00Z"/>
              </w:rPr>
            </w:pPr>
          </w:p>
        </w:tc>
        <w:tc>
          <w:tcPr>
            <w:tcW w:w="1389" w:type="dxa"/>
            <w:vMerge/>
            <w:tcBorders>
              <w:left w:val="single" w:sz="4" w:space="0" w:color="auto"/>
              <w:right w:val="single" w:sz="4" w:space="0" w:color="auto"/>
            </w:tcBorders>
          </w:tcPr>
          <w:p w14:paraId="5131A5F8" w14:textId="77777777" w:rsidR="007E1EAC" w:rsidRPr="004B3A3C" w:rsidRDefault="007E1EAC" w:rsidP="005D5552">
            <w:pPr>
              <w:pStyle w:val="TAC"/>
              <w:rPr>
                <w:ins w:id="459" w:author="Nokia" w:date="2024-05-09T17:57:00Z"/>
                <w:rFonts w:cs="v4.2.0"/>
              </w:rPr>
            </w:pPr>
          </w:p>
        </w:tc>
        <w:tc>
          <w:tcPr>
            <w:tcW w:w="1701" w:type="dxa"/>
            <w:gridSpan w:val="2"/>
            <w:vMerge/>
            <w:tcBorders>
              <w:left w:val="single" w:sz="4" w:space="0" w:color="auto"/>
              <w:right w:val="single" w:sz="4" w:space="0" w:color="auto"/>
            </w:tcBorders>
          </w:tcPr>
          <w:p w14:paraId="78B8F1A2" w14:textId="77777777" w:rsidR="007E1EAC" w:rsidRPr="004B3A3C" w:rsidRDefault="007E1EAC" w:rsidP="005D5552">
            <w:pPr>
              <w:pStyle w:val="TAC"/>
              <w:rPr>
                <w:ins w:id="460" w:author="Nokia" w:date="2024-05-09T17:57:00Z"/>
              </w:rPr>
            </w:pPr>
          </w:p>
        </w:tc>
        <w:tc>
          <w:tcPr>
            <w:tcW w:w="1842" w:type="dxa"/>
            <w:gridSpan w:val="2"/>
            <w:vMerge/>
            <w:tcBorders>
              <w:left w:val="single" w:sz="4" w:space="0" w:color="auto"/>
              <w:right w:val="single" w:sz="4" w:space="0" w:color="auto"/>
            </w:tcBorders>
          </w:tcPr>
          <w:p w14:paraId="6A1ACC2F" w14:textId="77777777" w:rsidR="007E1EAC" w:rsidRPr="004B3A3C" w:rsidRDefault="007E1EAC" w:rsidP="005D5552">
            <w:pPr>
              <w:pStyle w:val="TAC"/>
              <w:rPr>
                <w:ins w:id="461" w:author="Nokia" w:date="2024-05-09T17:57:00Z"/>
              </w:rPr>
            </w:pPr>
          </w:p>
        </w:tc>
      </w:tr>
      <w:tr w:rsidR="007E1EAC" w:rsidRPr="004B3A3C" w14:paraId="474F77F0" w14:textId="77777777" w:rsidTr="005D5552">
        <w:trPr>
          <w:cantSplit/>
          <w:trHeight w:val="187"/>
          <w:jc w:val="center"/>
          <w:ins w:id="462" w:author="Nokia" w:date="2024-05-09T17:57:00Z"/>
        </w:trPr>
        <w:tc>
          <w:tcPr>
            <w:tcW w:w="2263" w:type="dxa"/>
            <w:tcBorders>
              <w:top w:val="single" w:sz="4" w:space="0" w:color="auto"/>
              <w:left w:val="single" w:sz="4" w:space="0" w:color="auto"/>
              <w:bottom w:val="single" w:sz="4" w:space="0" w:color="auto"/>
              <w:right w:val="single" w:sz="4" w:space="0" w:color="auto"/>
            </w:tcBorders>
          </w:tcPr>
          <w:p w14:paraId="3509B317" w14:textId="77777777" w:rsidR="007E1EAC" w:rsidRPr="004B3A3C" w:rsidRDefault="007E1EAC" w:rsidP="005D5552">
            <w:pPr>
              <w:pStyle w:val="TAL"/>
              <w:rPr>
                <w:ins w:id="463" w:author="Nokia" w:date="2024-05-09T17:57:00Z"/>
                <w:bCs/>
              </w:rPr>
            </w:pPr>
            <w:ins w:id="464" w:author="Nokia" w:date="2024-05-09T17:57:00Z">
              <w:r w:rsidRPr="00D17AFD">
                <w:rPr>
                  <w:szCs w:val="18"/>
                </w:rPr>
                <w:t>EPRE ratio of PDCCH to PDCCH DMRS</w:t>
              </w:r>
            </w:ins>
          </w:p>
        </w:tc>
        <w:tc>
          <w:tcPr>
            <w:tcW w:w="1418" w:type="dxa"/>
            <w:vMerge/>
            <w:tcBorders>
              <w:left w:val="single" w:sz="4" w:space="0" w:color="auto"/>
              <w:right w:val="single" w:sz="4" w:space="0" w:color="auto"/>
            </w:tcBorders>
          </w:tcPr>
          <w:p w14:paraId="50283E5D" w14:textId="77777777" w:rsidR="007E1EAC" w:rsidRPr="004B3A3C" w:rsidRDefault="007E1EAC" w:rsidP="005D5552">
            <w:pPr>
              <w:pStyle w:val="TAC"/>
              <w:rPr>
                <w:ins w:id="465" w:author="Nokia" w:date="2024-05-09T17:57:00Z"/>
              </w:rPr>
            </w:pPr>
          </w:p>
        </w:tc>
        <w:tc>
          <w:tcPr>
            <w:tcW w:w="1389" w:type="dxa"/>
            <w:vMerge/>
            <w:tcBorders>
              <w:left w:val="single" w:sz="4" w:space="0" w:color="auto"/>
              <w:right w:val="single" w:sz="4" w:space="0" w:color="auto"/>
            </w:tcBorders>
          </w:tcPr>
          <w:p w14:paraId="32ED5ACA" w14:textId="77777777" w:rsidR="007E1EAC" w:rsidRPr="004B3A3C" w:rsidRDefault="007E1EAC" w:rsidP="005D5552">
            <w:pPr>
              <w:pStyle w:val="TAC"/>
              <w:rPr>
                <w:ins w:id="466" w:author="Nokia" w:date="2024-05-09T17:57:00Z"/>
                <w:rFonts w:cs="v4.2.0"/>
              </w:rPr>
            </w:pPr>
          </w:p>
        </w:tc>
        <w:tc>
          <w:tcPr>
            <w:tcW w:w="1701" w:type="dxa"/>
            <w:gridSpan w:val="2"/>
            <w:vMerge/>
            <w:tcBorders>
              <w:left w:val="single" w:sz="4" w:space="0" w:color="auto"/>
              <w:right w:val="single" w:sz="4" w:space="0" w:color="auto"/>
            </w:tcBorders>
          </w:tcPr>
          <w:p w14:paraId="56C0CB87" w14:textId="77777777" w:rsidR="007E1EAC" w:rsidRPr="004B3A3C" w:rsidRDefault="007E1EAC" w:rsidP="005D5552">
            <w:pPr>
              <w:pStyle w:val="TAC"/>
              <w:rPr>
                <w:ins w:id="467" w:author="Nokia" w:date="2024-05-09T17:57:00Z"/>
              </w:rPr>
            </w:pPr>
          </w:p>
        </w:tc>
        <w:tc>
          <w:tcPr>
            <w:tcW w:w="1842" w:type="dxa"/>
            <w:gridSpan w:val="2"/>
            <w:vMerge/>
            <w:tcBorders>
              <w:left w:val="single" w:sz="4" w:space="0" w:color="auto"/>
              <w:right w:val="single" w:sz="4" w:space="0" w:color="auto"/>
            </w:tcBorders>
          </w:tcPr>
          <w:p w14:paraId="3D4CD335" w14:textId="77777777" w:rsidR="007E1EAC" w:rsidRPr="004B3A3C" w:rsidRDefault="007E1EAC" w:rsidP="005D5552">
            <w:pPr>
              <w:pStyle w:val="TAC"/>
              <w:rPr>
                <w:ins w:id="468" w:author="Nokia" w:date="2024-05-09T17:57:00Z"/>
              </w:rPr>
            </w:pPr>
          </w:p>
        </w:tc>
      </w:tr>
      <w:tr w:rsidR="007E1EAC" w:rsidRPr="004B3A3C" w14:paraId="16161883" w14:textId="77777777" w:rsidTr="005D5552">
        <w:trPr>
          <w:cantSplit/>
          <w:trHeight w:val="187"/>
          <w:jc w:val="center"/>
          <w:ins w:id="469" w:author="Nokia" w:date="2024-05-09T17:57:00Z"/>
        </w:trPr>
        <w:tc>
          <w:tcPr>
            <w:tcW w:w="2263" w:type="dxa"/>
            <w:tcBorders>
              <w:top w:val="single" w:sz="4" w:space="0" w:color="auto"/>
              <w:left w:val="single" w:sz="4" w:space="0" w:color="auto"/>
              <w:bottom w:val="single" w:sz="4" w:space="0" w:color="auto"/>
              <w:right w:val="single" w:sz="4" w:space="0" w:color="auto"/>
            </w:tcBorders>
          </w:tcPr>
          <w:p w14:paraId="4EB90A4D" w14:textId="77777777" w:rsidR="007E1EAC" w:rsidRPr="004B3A3C" w:rsidRDefault="007E1EAC" w:rsidP="005D5552">
            <w:pPr>
              <w:pStyle w:val="TAL"/>
              <w:rPr>
                <w:ins w:id="470" w:author="Nokia" w:date="2024-05-09T17:57:00Z"/>
                <w:bCs/>
              </w:rPr>
            </w:pPr>
            <w:ins w:id="471" w:author="Nokia" w:date="2024-05-09T17:57:00Z">
              <w:r w:rsidRPr="00D17AFD">
                <w:rPr>
                  <w:szCs w:val="18"/>
                </w:rPr>
                <w:t>EPRE ratio of PDSCH DMRS to SSS</w:t>
              </w:r>
            </w:ins>
          </w:p>
        </w:tc>
        <w:tc>
          <w:tcPr>
            <w:tcW w:w="1418" w:type="dxa"/>
            <w:vMerge/>
            <w:tcBorders>
              <w:left w:val="single" w:sz="4" w:space="0" w:color="auto"/>
              <w:right w:val="single" w:sz="4" w:space="0" w:color="auto"/>
            </w:tcBorders>
          </w:tcPr>
          <w:p w14:paraId="2BCD1D31" w14:textId="77777777" w:rsidR="007E1EAC" w:rsidRPr="004B3A3C" w:rsidRDefault="007E1EAC" w:rsidP="005D5552">
            <w:pPr>
              <w:pStyle w:val="TAC"/>
              <w:rPr>
                <w:ins w:id="472" w:author="Nokia" w:date="2024-05-09T17:57:00Z"/>
              </w:rPr>
            </w:pPr>
          </w:p>
        </w:tc>
        <w:tc>
          <w:tcPr>
            <w:tcW w:w="1389" w:type="dxa"/>
            <w:vMerge/>
            <w:tcBorders>
              <w:left w:val="single" w:sz="4" w:space="0" w:color="auto"/>
              <w:right w:val="single" w:sz="4" w:space="0" w:color="auto"/>
            </w:tcBorders>
          </w:tcPr>
          <w:p w14:paraId="76E5A5E2" w14:textId="77777777" w:rsidR="007E1EAC" w:rsidRPr="004B3A3C" w:rsidRDefault="007E1EAC" w:rsidP="005D5552">
            <w:pPr>
              <w:pStyle w:val="TAC"/>
              <w:rPr>
                <w:ins w:id="473" w:author="Nokia" w:date="2024-05-09T17:57:00Z"/>
                <w:rFonts w:cs="v4.2.0"/>
              </w:rPr>
            </w:pPr>
          </w:p>
        </w:tc>
        <w:tc>
          <w:tcPr>
            <w:tcW w:w="1701" w:type="dxa"/>
            <w:gridSpan w:val="2"/>
            <w:vMerge/>
            <w:tcBorders>
              <w:left w:val="single" w:sz="4" w:space="0" w:color="auto"/>
              <w:right w:val="single" w:sz="4" w:space="0" w:color="auto"/>
            </w:tcBorders>
          </w:tcPr>
          <w:p w14:paraId="6319BB12" w14:textId="77777777" w:rsidR="007E1EAC" w:rsidRPr="004B3A3C" w:rsidRDefault="007E1EAC" w:rsidP="005D5552">
            <w:pPr>
              <w:pStyle w:val="TAC"/>
              <w:rPr>
                <w:ins w:id="474" w:author="Nokia" w:date="2024-05-09T17:57:00Z"/>
              </w:rPr>
            </w:pPr>
          </w:p>
        </w:tc>
        <w:tc>
          <w:tcPr>
            <w:tcW w:w="1842" w:type="dxa"/>
            <w:gridSpan w:val="2"/>
            <w:vMerge/>
            <w:tcBorders>
              <w:left w:val="single" w:sz="4" w:space="0" w:color="auto"/>
              <w:right w:val="single" w:sz="4" w:space="0" w:color="auto"/>
            </w:tcBorders>
          </w:tcPr>
          <w:p w14:paraId="6D2A9800" w14:textId="77777777" w:rsidR="007E1EAC" w:rsidRPr="004B3A3C" w:rsidRDefault="007E1EAC" w:rsidP="005D5552">
            <w:pPr>
              <w:pStyle w:val="TAC"/>
              <w:rPr>
                <w:ins w:id="475" w:author="Nokia" w:date="2024-05-09T17:57:00Z"/>
              </w:rPr>
            </w:pPr>
          </w:p>
        </w:tc>
      </w:tr>
      <w:tr w:rsidR="007E1EAC" w:rsidRPr="004B3A3C" w14:paraId="256343FE" w14:textId="77777777" w:rsidTr="005D5552">
        <w:trPr>
          <w:cantSplit/>
          <w:trHeight w:val="187"/>
          <w:jc w:val="center"/>
          <w:ins w:id="476" w:author="Nokia" w:date="2024-05-09T17:57:00Z"/>
        </w:trPr>
        <w:tc>
          <w:tcPr>
            <w:tcW w:w="2263" w:type="dxa"/>
            <w:tcBorders>
              <w:top w:val="single" w:sz="4" w:space="0" w:color="auto"/>
              <w:left w:val="single" w:sz="4" w:space="0" w:color="auto"/>
              <w:bottom w:val="single" w:sz="4" w:space="0" w:color="auto"/>
              <w:right w:val="single" w:sz="4" w:space="0" w:color="auto"/>
            </w:tcBorders>
          </w:tcPr>
          <w:p w14:paraId="68B70B44" w14:textId="77777777" w:rsidR="007E1EAC" w:rsidRPr="004B3A3C" w:rsidRDefault="007E1EAC" w:rsidP="005D5552">
            <w:pPr>
              <w:pStyle w:val="TAL"/>
              <w:rPr>
                <w:ins w:id="477" w:author="Nokia" w:date="2024-05-09T17:57:00Z"/>
                <w:bCs/>
              </w:rPr>
            </w:pPr>
            <w:ins w:id="478" w:author="Nokia" w:date="2024-05-09T17:57:00Z">
              <w:r w:rsidRPr="00D17AFD">
                <w:rPr>
                  <w:szCs w:val="18"/>
                </w:rPr>
                <w:t>EPRE ratio of PDSCH to PDSCH DMRS</w:t>
              </w:r>
            </w:ins>
          </w:p>
        </w:tc>
        <w:tc>
          <w:tcPr>
            <w:tcW w:w="1418" w:type="dxa"/>
            <w:vMerge/>
            <w:tcBorders>
              <w:left w:val="single" w:sz="4" w:space="0" w:color="auto"/>
              <w:right w:val="single" w:sz="4" w:space="0" w:color="auto"/>
            </w:tcBorders>
          </w:tcPr>
          <w:p w14:paraId="513819F3" w14:textId="77777777" w:rsidR="007E1EAC" w:rsidRPr="004B3A3C" w:rsidRDefault="007E1EAC" w:rsidP="005D5552">
            <w:pPr>
              <w:pStyle w:val="TAC"/>
              <w:rPr>
                <w:ins w:id="479" w:author="Nokia" w:date="2024-05-09T17:57:00Z"/>
              </w:rPr>
            </w:pPr>
          </w:p>
        </w:tc>
        <w:tc>
          <w:tcPr>
            <w:tcW w:w="1389" w:type="dxa"/>
            <w:vMerge/>
            <w:tcBorders>
              <w:left w:val="single" w:sz="4" w:space="0" w:color="auto"/>
              <w:right w:val="single" w:sz="4" w:space="0" w:color="auto"/>
            </w:tcBorders>
          </w:tcPr>
          <w:p w14:paraId="70486ED8" w14:textId="77777777" w:rsidR="007E1EAC" w:rsidRPr="004B3A3C" w:rsidRDefault="007E1EAC" w:rsidP="005D5552">
            <w:pPr>
              <w:pStyle w:val="TAC"/>
              <w:rPr>
                <w:ins w:id="480" w:author="Nokia" w:date="2024-05-09T17:57:00Z"/>
                <w:rFonts w:cs="v4.2.0"/>
              </w:rPr>
            </w:pPr>
          </w:p>
        </w:tc>
        <w:tc>
          <w:tcPr>
            <w:tcW w:w="1701" w:type="dxa"/>
            <w:gridSpan w:val="2"/>
            <w:vMerge/>
            <w:tcBorders>
              <w:left w:val="single" w:sz="4" w:space="0" w:color="auto"/>
              <w:right w:val="single" w:sz="4" w:space="0" w:color="auto"/>
            </w:tcBorders>
          </w:tcPr>
          <w:p w14:paraId="25D14011" w14:textId="77777777" w:rsidR="007E1EAC" w:rsidRPr="004B3A3C" w:rsidRDefault="007E1EAC" w:rsidP="005D5552">
            <w:pPr>
              <w:pStyle w:val="TAC"/>
              <w:rPr>
                <w:ins w:id="481" w:author="Nokia" w:date="2024-05-09T17:57:00Z"/>
              </w:rPr>
            </w:pPr>
          </w:p>
        </w:tc>
        <w:tc>
          <w:tcPr>
            <w:tcW w:w="1842" w:type="dxa"/>
            <w:gridSpan w:val="2"/>
            <w:vMerge/>
            <w:tcBorders>
              <w:left w:val="single" w:sz="4" w:space="0" w:color="auto"/>
              <w:right w:val="single" w:sz="4" w:space="0" w:color="auto"/>
            </w:tcBorders>
          </w:tcPr>
          <w:p w14:paraId="67939FB8" w14:textId="77777777" w:rsidR="007E1EAC" w:rsidRPr="004B3A3C" w:rsidRDefault="007E1EAC" w:rsidP="005D5552">
            <w:pPr>
              <w:pStyle w:val="TAC"/>
              <w:rPr>
                <w:ins w:id="482" w:author="Nokia" w:date="2024-05-09T17:57:00Z"/>
              </w:rPr>
            </w:pPr>
          </w:p>
        </w:tc>
      </w:tr>
      <w:tr w:rsidR="007E1EAC" w:rsidRPr="004B3A3C" w14:paraId="6E234A31" w14:textId="77777777" w:rsidTr="005D5552">
        <w:trPr>
          <w:cantSplit/>
          <w:trHeight w:val="187"/>
          <w:jc w:val="center"/>
          <w:ins w:id="483" w:author="Nokia" w:date="2024-05-09T17:57:00Z"/>
        </w:trPr>
        <w:tc>
          <w:tcPr>
            <w:tcW w:w="2263" w:type="dxa"/>
            <w:tcBorders>
              <w:top w:val="single" w:sz="4" w:space="0" w:color="auto"/>
              <w:left w:val="single" w:sz="4" w:space="0" w:color="auto"/>
              <w:bottom w:val="single" w:sz="4" w:space="0" w:color="auto"/>
              <w:right w:val="single" w:sz="4" w:space="0" w:color="auto"/>
            </w:tcBorders>
          </w:tcPr>
          <w:p w14:paraId="6C341B32" w14:textId="77777777" w:rsidR="007E1EAC" w:rsidRPr="004B3A3C" w:rsidRDefault="007E1EAC" w:rsidP="005D5552">
            <w:pPr>
              <w:pStyle w:val="TAL"/>
              <w:rPr>
                <w:ins w:id="484" w:author="Nokia" w:date="2024-05-09T17:57:00Z"/>
                <w:bCs/>
              </w:rPr>
            </w:pPr>
            <w:ins w:id="485" w:author="Nokia" w:date="2024-05-09T17:57: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260448A6" w14:textId="77777777" w:rsidR="007E1EAC" w:rsidRPr="004B3A3C" w:rsidRDefault="007E1EAC" w:rsidP="005D5552">
            <w:pPr>
              <w:pStyle w:val="TAC"/>
              <w:rPr>
                <w:ins w:id="486" w:author="Nokia" w:date="2024-05-09T17:57:00Z"/>
              </w:rPr>
            </w:pPr>
          </w:p>
        </w:tc>
        <w:tc>
          <w:tcPr>
            <w:tcW w:w="1389" w:type="dxa"/>
            <w:vMerge/>
            <w:tcBorders>
              <w:left w:val="single" w:sz="4" w:space="0" w:color="auto"/>
              <w:right w:val="single" w:sz="4" w:space="0" w:color="auto"/>
            </w:tcBorders>
          </w:tcPr>
          <w:p w14:paraId="0D63C8F9" w14:textId="77777777" w:rsidR="007E1EAC" w:rsidRPr="004B3A3C" w:rsidRDefault="007E1EAC" w:rsidP="005D5552">
            <w:pPr>
              <w:pStyle w:val="TAC"/>
              <w:rPr>
                <w:ins w:id="487" w:author="Nokia" w:date="2024-05-09T17:57:00Z"/>
                <w:rFonts w:cs="v4.2.0"/>
              </w:rPr>
            </w:pPr>
          </w:p>
        </w:tc>
        <w:tc>
          <w:tcPr>
            <w:tcW w:w="1701" w:type="dxa"/>
            <w:gridSpan w:val="2"/>
            <w:vMerge/>
            <w:tcBorders>
              <w:left w:val="single" w:sz="4" w:space="0" w:color="auto"/>
              <w:right w:val="single" w:sz="4" w:space="0" w:color="auto"/>
            </w:tcBorders>
          </w:tcPr>
          <w:p w14:paraId="4821A291" w14:textId="77777777" w:rsidR="007E1EAC" w:rsidRPr="004B3A3C" w:rsidRDefault="007E1EAC" w:rsidP="005D5552">
            <w:pPr>
              <w:pStyle w:val="TAC"/>
              <w:rPr>
                <w:ins w:id="488" w:author="Nokia" w:date="2024-05-09T17:57:00Z"/>
              </w:rPr>
            </w:pPr>
          </w:p>
        </w:tc>
        <w:tc>
          <w:tcPr>
            <w:tcW w:w="1842" w:type="dxa"/>
            <w:gridSpan w:val="2"/>
            <w:vMerge/>
            <w:tcBorders>
              <w:left w:val="single" w:sz="4" w:space="0" w:color="auto"/>
              <w:right w:val="single" w:sz="4" w:space="0" w:color="auto"/>
            </w:tcBorders>
          </w:tcPr>
          <w:p w14:paraId="4D6671A9" w14:textId="77777777" w:rsidR="007E1EAC" w:rsidRPr="004B3A3C" w:rsidRDefault="007E1EAC" w:rsidP="005D5552">
            <w:pPr>
              <w:pStyle w:val="TAC"/>
              <w:rPr>
                <w:ins w:id="489" w:author="Nokia" w:date="2024-05-09T17:57:00Z"/>
              </w:rPr>
            </w:pPr>
          </w:p>
        </w:tc>
      </w:tr>
      <w:tr w:rsidR="007E1EAC" w:rsidRPr="004B3A3C" w14:paraId="0CA53060" w14:textId="77777777" w:rsidTr="005D5552">
        <w:trPr>
          <w:cantSplit/>
          <w:trHeight w:val="187"/>
          <w:jc w:val="center"/>
          <w:ins w:id="490" w:author="Nokia" w:date="2024-05-09T17:57:00Z"/>
        </w:trPr>
        <w:tc>
          <w:tcPr>
            <w:tcW w:w="2263" w:type="dxa"/>
            <w:tcBorders>
              <w:top w:val="single" w:sz="4" w:space="0" w:color="auto"/>
              <w:left w:val="single" w:sz="4" w:space="0" w:color="auto"/>
              <w:bottom w:val="single" w:sz="4" w:space="0" w:color="auto"/>
              <w:right w:val="single" w:sz="4" w:space="0" w:color="auto"/>
            </w:tcBorders>
          </w:tcPr>
          <w:p w14:paraId="5AE225EC" w14:textId="77777777" w:rsidR="007E1EAC" w:rsidRPr="004B3A3C" w:rsidRDefault="007E1EAC" w:rsidP="005D5552">
            <w:pPr>
              <w:pStyle w:val="TAL"/>
              <w:rPr>
                <w:ins w:id="491" w:author="Nokia" w:date="2024-05-09T17:57:00Z"/>
                <w:bCs/>
              </w:rPr>
            </w:pPr>
            <w:ins w:id="492" w:author="Nokia" w:date="2024-05-09T17:57: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30D5ACC5" w14:textId="77777777" w:rsidR="007E1EAC" w:rsidRPr="004B3A3C" w:rsidRDefault="007E1EAC" w:rsidP="005D5552">
            <w:pPr>
              <w:pStyle w:val="TAC"/>
              <w:rPr>
                <w:ins w:id="493" w:author="Nokia" w:date="2024-05-09T17:57:00Z"/>
              </w:rPr>
            </w:pPr>
          </w:p>
        </w:tc>
        <w:tc>
          <w:tcPr>
            <w:tcW w:w="1389" w:type="dxa"/>
            <w:vMerge/>
            <w:tcBorders>
              <w:left w:val="single" w:sz="4" w:space="0" w:color="auto"/>
              <w:right w:val="single" w:sz="4" w:space="0" w:color="auto"/>
            </w:tcBorders>
          </w:tcPr>
          <w:p w14:paraId="1051D9D6" w14:textId="77777777" w:rsidR="007E1EAC" w:rsidRPr="004B3A3C" w:rsidRDefault="007E1EAC" w:rsidP="005D5552">
            <w:pPr>
              <w:pStyle w:val="TAC"/>
              <w:rPr>
                <w:ins w:id="494" w:author="Nokia" w:date="2024-05-09T17:57:00Z"/>
                <w:rFonts w:cs="v4.2.0"/>
              </w:rPr>
            </w:pPr>
          </w:p>
        </w:tc>
        <w:tc>
          <w:tcPr>
            <w:tcW w:w="1701" w:type="dxa"/>
            <w:gridSpan w:val="2"/>
            <w:vMerge/>
            <w:tcBorders>
              <w:left w:val="single" w:sz="4" w:space="0" w:color="auto"/>
              <w:right w:val="single" w:sz="4" w:space="0" w:color="auto"/>
            </w:tcBorders>
          </w:tcPr>
          <w:p w14:paraId="2F1E992C" w14:textId="77777777" w:rsidR="007E1EAC" w:rsidRPr="004B3A3C" w:rsidRDefault="007E1EAC" w:rsidP="005D5552">
            <w:pPr>
              <w:pStyle w:val="TAC"/>
              <w:rPr>
                <w:ins w:id="495" w:author="Nokia" w:date="2024-05-09T17:57:00Z"/>
              </w:rPr>
            </w:pPr>
          </w:p>
        </w:tc>
        <w:tc>
          <w:tcPr>
            <w:tcW w:w="1842" w:type="dxa"/>
            <w:gridSpan w:val="2"/>
            <w:vMerge/>
            <w:tcBorders>
              <w:left w:val="single" w:sz="4" w:space="0" w:color="auto"/>
              <w:right w:val="single" w:sz="4" w:space="0" w:color="auto"/>
            </w:tcBorders>
          </w:tcPr>
          <w:p w14:paraId="43E6E9D4" w14:textId="77777777" w:rsidR="007E1EAC" w:rsidRPr="004B3A3C" w:rsidRDefault="007E1EAC" w:rsidP="005D5552">
            <w:pPr>
              <w:pStyle w:val="TAC"/>
              <w:rPr>
                <w:ins w:id="496" w:author="Nokia" w:date="2024-05-09T17:57:00Z"/>
              </w:rPr>
            </w:pPr>
          </w:p>
        </w:tc>
      </w:tr>
      <w:tr w:rsidR="007E1EAC" w:rsidRPr="004B3A3C" w14:paraId="72CC7078" w14:textId="77777777" w:rsidTr="005D5552">
        <w:trPr>
          <w:cantSplit/>
          <w:trHeight w:val="187"/>
          <w:jc w:val="center"/>
          <w:ins w:id="497" w:author="Nokia" w:date="2024-05-09T17:57:00Z"/>
        </w:trPr>
        <w:tc>
          <w:tcPr>
            <w:tcW w:w="2263" w:type="dxa"/>
            <w:tcBorders>
              <w:top w:val="single" w:sz="4" w:space="0" w:color="auto"/>
              <w:left w:val="single" w:sz="4" w:space="0" w:color="auto"/>
              <w:bottom w:val="single" w:sz="4" w:space="0" w:color="auto"/>
              <w:right w:val="single" w:sz="4" w:space="0" w:color="auto"/>
            </w:tcBorders>
            <w:vAlign w:val="center"/>
          </w:tcPr>
          <w:p w14:paraId="383D9BDB" w14:textId="77777777" w:rsidR="007E1EAC" w:rsidRPr="004B3A3C" w:rsidRDefault="007E1EAC" w:rsidP="005D5552">
            <w:pPr>
              <w:pStyle w:val="TAL"/>
              <w:rPr>
                <w:ins w:id="498" w:author="Nokia" w:date="2024-05-09T17:57:00Z"/>
                <w:bCs/>
              </w:rPr>
            </w:pPr>
            <w:ins w:id="499" w:author="Nokia" w:date="2024-05-09T17:57: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2E90F741" w14:textId="77777777" w:rsidR="007E1EAC" w:rsidRPr="004B3A3C" w:rsidRDefault="007E1EAC" w:rsidP="005D5552">
            <w:pPr>
              <w:pStyle w:val="TAC"/>
              <w:rPr>
                <w:ins w:id="500" w:author="Nokia" w:date="2024-05-09T17:57:00Z"/>
              </w:rPr>
            </w:pPr>
          </w:p>
        </w:tc>
        <w:tc>
          <w:tcPr>
            <w:tcW w:w="1389" w:type="dxa"/>
            <w:vMerge/>
            <w:tcBorders>
              <w:left w:val="single" w:sz="4" w:space="0" w:color="auto"/>
              <w:bottom w:val="single" w:sz="4" w:space="0" w:color="auto"/>
              <w:right w:val="single" w:sz="4" w:space="0" w:color="auto"/>
            </w:tcBorders>
          </w:tcPr>
          <w:p w14:paraId="0A6A3229" w14:textId="77777777" w:rsidR="007E1EAC" w:rsidRPr="004B3A3C" w:rsidRDefault="007E1EAC" w:rsidP="005D5552">
            <w:pPr>
              <w:pStyle w:val="TAC"/>
              <w:rPr>
                <w:ins w:id="501" w:author="Nokia" w:date="2024-05-09T17:57:00Z"/>
                <w:rFonts w:cs="v4.2.0"/>
              </w:rPr>
            </w:pPr>
          </w:p>
        </w:tc>
        <w:tc>
          <w:tcPr>
            <w:tcW w:w="1701" w:type="dxa"/>
            <w:gridSpan w:val="2"/>
            <w:vMerge/>
            <w:tcBorders>
              <w:left w:val="single" w:sz="4" w:space="0" w:color="auto"/>
              <w:bottom w:val="single" w:sz="4" w:space="0" w:color="auto"/>
              <w:right w:val="single" w:sz="4" w:space="0" w:color="auto"/>
            </w:tcBorders>
          </w:tcPr>
          <w:p w14:paraId="2713158E" w14:textId="77777777" w:rsidR="007E1EAC" w:rsidRPr="004B3A3C" w:rsidRDefault="007E1EAC" w:rsidP="005D5552">
            <w:pPr>
              <w:pStyle w:val="TAC"/>
              <w:rPr>
                <w:ins w:id="502" w:author="Nokia" w:date="2024-05-09T17:57:00Z"/>
              </w:rPr>
            </w:pPr>
          </w:p>
        </w:tc>
        <w:tc>
          <w:tcPr>
            <w:tcW w:w="1842" w:type="dxa"/>
            <w:gridSpan w:val="2"/>
            <w:vMerge/>
            <w:tcBorders>
              <w:left w:val="single" w:sz="4" w:space="0" w:color="auto"/>
              <w:bottom w:val="single" w:sz="4" w:space="0" w:color="auto"/>
              <w:right w:val="single" w:sz="4" w:space="0" w:color="auto"/>
            </w:tcBorders>
          </w:tcPr>
          <w:p w14:paraId="222EA714" w14:textId="77777777" w:rsidR="007E1EAC" w:rsidRPr="004B3A3C" w:rsidRDefault="007E1EAC" w:rsidP="005D5552">
            <w:pPr>
              <w:pStyle w:val="TAC"/>
              <w:rPr>
                <w:ins w:id="503" w:author="Nokia" w:date="2024-05-09T17:57:00Z"/>
              </w:rPr>
            </w:pPr>
          </w:p>
        </w:tc>
      </w:tr>
      <w:tr w:rsidR="007E1EAC" w:rsidRPr="004B3A3C" w14:paraId="3BEC366A" w14:textId="77777777" w:rsidTr="005D5552">
        <w:trPr>
          <w:cantSplit/>
          <w:trHeight w:val="187"/>
          <w:jc w:val="center"/>
          <w:ins w:id="504" w:author="Nokia" w:date="2024-05-09T17:57:00Z"/>
        </w:trPr>
        <w:tc>
          <w:tcPr>
            <w:tcW w:w="2263" w:type="dxa"/>
            <w:vMerge w:val="restart"/>
            <w:tcBorders>
              <w:top w:val="single" w:sz="4" w:space="0" w:color="auto"/>
              <w:left w:val="single" w:sz="4" w:space="0" w:color="auto"/>
              <w:right w:val="single" w:sz="4" w:space="0" w:color="auto"/>
            </w:tcBorders>
            <w:shd w:val="clear" w:color="auto" w:fill="auto"/>
          </w:tcPr>
          <w:p w14:paraId="2803B35E" w14:textId="77777777" w:rsidR="007E1EAC" w:rsidRPr="004B3A3C" w:rsidRDefault="007E1EAC" w:rsidP="005D5552">
            <w:pPr>
              <w:pStyle w:val="TAL"/>
              <w:rPr>
                <w:ins w:id="505" w:author="Nokia" w:date="2024-05-09T17:57:00Z"/>
                <w:bCs/>
              </w:rPr>
            </w:pPr>
            <w:ins w:id="506" w:author="Nokia" w:date="2024-05-09T17:57: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104D5B8" w14:textId="77777777" w:rsidR="007E1EAC" w:rsidRPr="004B3A3C" w:rsidRDefault="007E1EAC" w:rsidP="005D5552">
            <w:pPr>
              <w:pStyle w:val="TAC"/>
              <w:rPr>
                <w:ins w:id="507"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2187D301" w14:textId="77777777" w:rsidR="007E1EAC" w:rsidRPr="004B3A3C" w:rsidRDefault="007E1EAC" w:rsidP="005D5552">
            <w:pPr>
              <w:pStyle w:val="TAC"/>
              <w:rPr>
                <w:ins w:id="508" w:author="Nokia" w:date="2024-05-09T17:57:00Z"/>
                <w:rFonts w:cs="v4.2.0"/>
              </w:rPr>
            </w:pPr>
            <w:ins w:id="509"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2B69B10" w14:textId="77777777" w:rsidR="007E1EAC" w:rsidRPr="004B3A3C" w:rsidRDefault="007E1EAC" w:rsidP="005D5552">
            <w:pPr>
              <w:pStyle w:val="TAC"/>
              <w:rPr>
                <w:ins w:id="510" w:author="Nokia" w:date="2024-05-09T17:57:00Z"/>
              </w:rPr>
            </w:pPr>
            <w:ins w:id="511" w:author="Nokia" w:date="2024-05-09T17:57:00Z">
              <w:r w:rsidRPr="004B3A3C">
                <w:t>TRS.1.1 FDD</w:t>
              </w:r>
            </w:ins>
          </w:p>
        </w:tc>
        <w:tc>
          <w:tcPr>
            <w:tcW w:w="1842" w:type="dxa"/>
            <w:gridSpan w:val="2"/>
            <w:vMerge w:val="restart"/>
            <w:tcBorders>
              <w:top w:val="single" w:sz="4" w:space="0" w:color="auto"/>
              <w:left w:val="single" w:sz="4" w:space="0" w:color="auto"/>
              <w:right w:val="single" w:sz="4" w:space="0" w:color="auto"/>
            </w:tcBorders>
          </w:tcPr>
          <w:p w14:paraId="62679C83" w14:textId="77777777" w:rsidR="007E1EAC" w:rsidRPr="004B3A3C" w:rsidRDefault="007E1EAC" w:rsidP="005D5552">
            <w:pPr>
              <w:pStyle w:val="TAC"/>
              <w:rPr>
                <w:ins w:id="512" w:author="Nokia" w:date="2024-05-09T17:57:00Z"/>
              </w:rPr>
            </w:pPr>
            <w:ins w:id="513" w:author="Nokia" w:date="2024-05-09T17:57:00Z">
              <w:r w:rsidRPr="004B3A3C">
                <w:rPr>
                  <w:rFonts w:cs="v4.2.0"/>
                </w:rPr>
                <w:t>N/A</w:t>
              </w:r>
            </w:ins>
          </w:p>
        </w:tc>
      </w:tr>
      <w:tr w:rsidR="007E1EAC" w:rsidRPr="004B3A3C" w14:paraId="23DB1AFA" w14:textId="77777777" w:rsidTr="005D5552">
        <w:trPr>
          <w:cantSplit/>
          <w:trHeight w:val="187"/>
          <w:jc w:val="center"/>
          <w:ins w:id="514" w:author="Nokia" w:date="2024-05-09T17:57:00Z"/>
        </w:trPr>
        <w:tc>
          <w:tcPr>
            <w:tcW w:w="2263" w:type="dxa"/>
            <w:vMerge/>
            <w:tcBorders>
              <w:left w:val="single" w:sz="4" w:space="0" w:color="auto"/>
              <w:bottom w:val="nil"/>
              <w:right w:val="single" w:sz="4" w:space="0" w:color="auto"/>
            </w:tcBorders>
            <w:shd w:val="clear" w:color="auto" w:fill="auto"/>
          </w:tcPr>
          <w:p w14:paraId="6FF05EC4" w14:textId="77777777" w:rsidR="007E1EAC" w:rsidRPr="004B3A3C" w:rsidRDefault="007E1EAC" w:rsidP="005D5552">
            <w:pPr>
              <w:pStyle w:val="TAL"/>
              <w:rPr>
                <w:ins w:id="515" w:author="Nokia" w:date="2024-05-09T17:57:00Z"/>
                <w:bCs/>
              </w:rPr>
            </w:pPr>
          </w:p>
        </w:tc>
        <w:tc>
          <w:tcPr>
            <w:tcW w:w="1418" w:type="dxa"/>
            <w:tcBorders>
              <w:top w:val="nil"/>
              <w:left w:val="single" w:sz="4" w:space="0" w:color="auto"/>
              <w:bottom w:val="nil"/>
              <w:right w:val="single" w:sz="4" w:space="0" w:color="auto"/>
            </w:tcBorders>
            <w:shd w:val="clear" w:color="auto" w:fill="auto"/>
          </w:tcPr>
          <w:p w14:paraId="7370725F" w14:textId="77777777" w:rsidR="007E1EAC" w:rsidRPr="004B3A3C" w:rsidRDefault="007E1EAC" w:rsidP="005D5552">
            <w:pPr>
              <w:pStyle w:val="TAC"/>
              <w:rPr>
                <w:ins w:id="516"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3BE09961" w14:textId="77777777" w:rsidR="007E1EAC" w:rsidRPr="004B3A3C" w:rsidRDefault="007E1EAC" w:rsidP="005D5552">
            <w:pPr>
              <w:pStyle w:val="TAC"/>
              <w:rPr>
                <w:ins w:id="517" w:author="Nokia" w:date="2024-05-09T17:57:00Z"/>
                <w:rFonts w:cs="v4.2.0"/>
              </w:rPr>
            </w:pPr>
            <w:ins w:id="518"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268E340" w14:textId="77777777" w:rsidR="007E1EAC" w:rsidRPr="004B3A3C" w:rsidRDefault="007E1EAC" w:rsidP="005D5552">
            <w:pPr>
              <w:pStyle w:val="TAC"/>
              <w:rPr>
                <w:ins w:id="519" w:author="Nokia" w:date="2024-05-09T17:57:00Z"/>
              </w:rPr>
            </w:pPr>
            <w:ins w:id="520" w:author="Nokia" w:date="2024-05-09T17:57:00Z">
              <w:r w:rsidRPr="004B3A3C">
                <w:t>TRS.1.1 TDD</w:t>
              </w:r>
            </w:ins>
          </w:p>
        </w:tc>
        <w:tc>
          <w:tcPr>
            <w:tcW w:w="1842" w:type="dxa"/>
            <w:gridSpan w:val="2"/>
            <w:vMerge/>
            <w:tcBorders>
              <w:left w:val="single" w:sz="4" w:space="0" w:color="auto"/>
              <w:right w:val="single" w:sz="4" w:space="0" w:color="auto"/>
            </w:tcBorders>
          </w:tcPr>
          <w:p w14:paraId="7CE2CCE3" w14:textId="77777777" w:rsidR="007E1EAC" w:rsidRPr="004B3A3C" w:rsidRDefault="007E1EAC" w:rsidP="005D5552">
            <w:pPr>
              <w:pStyle w:val="TAC"/>
              <w:rPr>
                <w:ins w:id="521" w:author="Nokia" w:date="2024-05-09T17:57:00Z"/>
              </w:rPr>
            </w:pPr>
          </w:p>
        </w:tc>
      </w:tr>
      <w:tr w:rsidR="007E1EAC" w:rsidRPr="004B3A3C" w14:paraId="31D8601D" w14:textId="77777777" w:rsidTr="005D5552">
        <w:trPr>
          <w:cantSplit/>
          <w:trHeight w:val="187"/>
          <w:jc w:val="center"/>
          <w:ins w:id="522" w:author="Nokia" w:date="2024-05-09T17:57:00Z"/>
        </w:trPr>
        <w:tc>
          <w:tcPr>
            <w:tcW w:w="2263" w:type="dxa"/>
            <w:tcBorders>
              <w:top w:val="nil"/>
              <w:left w:val="single" w:sz="4" w:space="0" w:color="auto"/>
              <w:bottom w:val="single" w:sz="4" w:space="0" w:color="auto"/>
              <w:right w:val="single" w:sz="4" w:space="0" w:color="auto"/>
            </w:tcBorders>
            <w:shd w:val="clear" w:color="auto" w:fill="auto"/>
          </w:tcPr>
          <w:p w14:paraId="27A69BB3" w14:textId="77777777" w:rsidR="007E1EAC" w:rsidRPr="004B3A3C" w:rsidRDefault="007E1EAC" w:rsidP="005D5552">
            <w:pPr>
              <w:pStyle w:val="TAL"/>
              <w:rPr>
                <w:ins w:id="523" w:author="Nokia" w:date="2024-05-09T17:57:00Z"/>
                <w:bCs/>
              </w:rPr>
            </w:pPr>
          </w:p>
        </w:tc>
        <w:tc>
          <w:tcPr>
            <w:tcW w:w="1418" w:type="dxa"/>
            <w:tcBorders>
              <w:top w:val="nil"/>
              <w:left w:val="single" w:sz="4" w:space="0" w:color="auto"/>
              <w:bottom w:val="single" w:sz="4" w:space="0" w:color="auto"/>
              <w:right w:val="single" w:sz="4" w:space="0" w:color="auto"/>
            </w:tcBorders>
            <w:shd w:val="clear" w:color="auto" w:fill="auto"/>
          </w:tcPr>
          <w:p w14:paraId="3DAFE251" w14:textId="77777777" w:rsidR="007E1EAC" w:rsidRPr="004B3A3C" w:rsidRDefault="007E1EAC" w:rsidP="005D5552">
            <w:pPr>
              <w:pStyle w:val="TAC"/>
              <w:rPr>
                <w:ins w:id="524"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1F8A116C" w14:textId="77777777" w:rsidR="007E1EAC" w:rsidRPr="004B3A3C" w:rsidRDefault="007E1EAC" w:rsidP="005D5552">
            <w:pPr>
              <w:pStyle w:val="TAC"/>
              <w:rPr>
                <w:ins w:id="525" w:author="Nokia" w:date="2024-05-09T17:57:00Z"/>
                <w:rFonts w:cs="v4.2.0"/>
              </w:rPr>
            </w:pPr>
            <w:ins w:id="526"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ECB2777" w14:textId="77777777" w:rsidR="007E1EAC" w:rsidRPr="004B3A3C" w:rsidRDefault="007E1EAC" w:rsidP="005D5552">
            <w:pPr>
              <w:pStyle w:val="TAC"/>
              <w:rPr>
                <w:ins w:id="527" w:author="Nokia" w:date="2024-05-09T17:57:00Z"/>
              </w:rPr>
            </w:pPr>
            <w:ins w:id="528" w:author="Nokia" w:date="2024-05-09T17:57:00Z">
              <w:r w:rsidRPr="004B3A3C">
                <w:t>TRS.1.2 TDD</w:t>
              </w:r>
            </w:ins>
          </w:p>
        </w:tc>
        <w:tc>
          <w:tcPr>
            <w:tcW w:w="1842" w:type="dxa"/>
            <w:gridSpan w:val="2"/>
            <w:vMerge/>
            <w:tcBorders>
              <w:left w:val="single" w:sz="4" w:space="0" w:color="auto"/>
              <w:bottom w:val="single" w:sz="4" w:space="0" w:color="auto"/>
              <w:right w:val="single" w:sz="4" w:space="0" w:color="auto"/>
            </w:tcBorders>
          </w:tcPr>
          <w:p w14:paraId="22B5C1CB" w14:textId="77777777" w:rsidR="007E1EAC" w:rsidRPr="004B3A3C" w:rsidRDefault="007E1EAC" w:rsidP="005D5552">
            <w:pPr>
              <w:pStyle w:val="TAC"/>
              <w:rPr>
                <w:ins w:id="529" w:author="Nokia" w:date="2024-05-09T17:57:00Z"/>
              </w:rPr>
            </w:pPr>
          </w:p>
        </w:tc>
      </w:tr>
      <w:tr w:rsidR="007E1EAC" w:rsidRPr="004B3A3C" w14:paraId="2A962DB0" w14:textId="77777777" w:rsidTr="005D5552">
        <w:trPr>
          <w:cantSplit/>
          <w:trHeight w:val="187"/>
          <w:jc w:val="center"/>
          <w:ins w:id="530"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54EC0A6E" w14:textId="77777777" w:rsidR="007E1EAC" w:rsidRPr="004B3A3C" w:rsidRDefault="007E1EAC" w:rsidP="005D5552">
            <w:pPr>
              <w:pStyle w:val="TAL"/>
              <w:rPr>
                <w:ins w:id="531" w:author="Nokia" w:date="2024-05-09T17:57:00Z"/>
                <w:bCs/>
              </w:rPr>
            </w:pPr>
            <w:ins w:id="532" w:author="Nokia" w:date="2024-05-09T17:57:00Z">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E590C40" w14:textId="77777777" w:rsidR="007E1EAC" w:rsidRPr="004B3A3C" w:rsidRDefault="007E1EAC" w:rsidP="005D5552">
            <w:pPr>
              <w:pStyle w:val="TAC"/>
              <w:rPr>
                <w:ins w:id="533"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93801D7" w14:textId="77777777" w:rsidR="007E1EAC" w:rsidRPr="004B3A3C" w:rsidRDefault="007E1EAC" w:rsidP="005D5552">
            <w:pPr>
              <w:pStyle w:val="TAC"/>
              <w:rPr>
                <w:ins w:id="534" w:author="Nokia" w:date="2024-05-09T17:57:00Z"/>
                <w:rFonts w:cs="v4.2.0"/>
              </w:rPr>
            </w:pPr>
            <w:ins w:id="535" w:author="Nokia" w:date="2024-05-09T17:5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AB620F" w14:textId="77777777" w:rsidR="007E1EAC" w:rsidRPr="004B3A3C" w:rsidRDefault="007E1EAC" w:rsidP="005D5552">
            <w:pPr>
              <w:pStyle w:val="TAC"/>
              <w:rPr>
                <w:ins w:id="536" w:author="Nokia" w:date="2024-05-09T17:57:00Z"/>
              </w:rPr>
            </w:pPr>
            <w:ins w:id="537" w:author="Nokia" w:date="2024-05-09T17:57:00Z">
              <w:r w:rsidRPr="004B3A3C">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DDA1D5" w14:textId="77777777" w:rsidR="007E1EAC" w:rsidRPr="004B3A3C" w:rsidRDefault="007E1EAC" w:rsidP="005D5552">
            <w:pPr>
              <w:pStyle w:val="TAC"/>
              <w:rPr>
                <w:ins w:id="538" w:author="Nokia" w:date="2024-05-09T17:57:00Z"/>
              </w:rPr>
            </w:pPr>
            <w:ins w:id="539" w:author="Nokia" w:date="2024-05-09T17:57:00Z">
              <w:r w:rsidRPr="004B3A3C">
                <w:rPr>
                  <w:rFonts w:hint="eastAsia"/>
                </w:rPr>
                <w:t>N</w:t>
              </w:r>
              <w:r w:rsidRPr="004B3A3C">
                <w:t>/A</w:t>
              </w:r>
            </w:ins>
          </w:p>
        </w:tc>
      </w:tr>
      <w:tr w:rsidR="007E1EAC" w:rsidRPr="004B3A3C" w14:paraId="352F5565" w14:textId="77777777" w:rsidTr="005D5552">
        <w:trPr>
          <w:cantSplit/>
          <w:trHeight w:val="187"/>
          <w:jc w:val="center"/>
          <w:ins w:id="540"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5E639373" w14:textId="77777777" w:rsidR="007E1EAC" w:rsidRPr="004B3A3C" w:rsidRDefault="007E1EAC" w:rsidP="005D5552">
            <w:pPr>
              <w:pStyle w:val="TAL"/>
              <w:rPr>
                <w:ins w:id="541" w:author="Nokia" w:date="2024-05-09T17:57:00Z"/>
                <w:bCs/>
              </w:rPr>
            </w:pPr>
            <w:ins w:id="542" w:author="Nokia" w:date="2024-05-09T17:57:00Z">
              <w:r w:rsidRPr="004B3A3C">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D1C8CCD" w14:textId="77777777" w:rsidR="007E1EAC" w:rsidRPr="004B3A3C" w:rsidRDefault="007E1EAC" w:rsidP="005D5552">
            <w:pPr>
              <w:pStyle w:val="TAC"/>
              <w:rPr>
                <w:ins w:id="543"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B526F23" w14:textId="77777777" w:rsidR="007E1EAC" w:rsidRPr="004B3A3C" w:rsidRDefault="007E1EAC" w:rsidP="005D5552">
            <w:pPr>
              <w:pStyle w:val="TAC"/>
              <w:rPr>
                <w:ins w:id="544" w:author="Nokia" w:date="2024-05-09T17:57:00Z"/>
                <w:rFonts w:cs="v4.2.0"/>
              </w:rPr>
            </w:pPr>
            <w:ins w:id="545" w:author="Nokia" w:date="2024-05-09T17:5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7E634F" w14:textId="77777777" w:rsidR="007E1EAC" w:rsidRPr="004B3A3C" w:rsidRDefault="007E1EAC" w:rsidP="005D5552">
            <w:pPr>
              <w:pStyle w:val="TAC"/>
              <w:rPr>
                <w:ins w:id="546" w:author="Nokia" w:date="2024-05-09T17:57:00Z"/>
              </w:rPr>
            </w:pPr>
            <w:ins w:id="547" w:author="Nokia" w:date="2024-05-09T17:57:00Z">
              <w:r w:rsidRPr="004B3A3C">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B4C67B" w14:textId="77777777" w:rsidR="007E1EAC" w:rsidRPr="004B3A3C" w:rsidRDefault="007E1EAC" w:rsidP="005D5552">
            <w:pPr>
              <w:pStyle w:val="TAC"/>
              <w:rPr>
                <w:ins w:id="548" w:author="Nokia" w:date="2024-05-09T17:57:00Z"/>
              </w:rPr>
            </w:pPr>
            <w:ins w:id="549" w:author="Nokia" w:date="2024-05-09T17:57:00Z">
              <w:r w:rsidRPr="004B3A3C">
                <w:rPr>
                  <w:rFonts w:hint="eastAsia"/>
                </w:rPr>
                <w:t>N</w:t>
              </w:r>
              <w:r w:rsidRPr="004B3A3C">
                <w:t>/A</w:t>
              </w:r>
            </w:ins>
          </w:p>
        </w:tc>
      </w:tr>
      <w:tr w:rsidR="007E1EAC" w:rsidRPr="004B3A3C" w14:paraId="6E0BCB2B" w14:textId="77777777" w:rsidTr="005D5552">
        <w:trPr>
          <w:cantSplit/>
          <w:trHeight w:val="187"/>
          <w:jc w:val="center"/>
          <w:ins w:id="550"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73EBCF11" w14:textId="77777777" w:rsidR="007E1EAC" w:rsidRPr="004B3A3C" w:rsidRDefault="007E1EAC" w:rsidP="005D5552">
            <w:pPr>
              <w:pStyle w:val="TAL"/>
              <w:rPr>
                <w:ins w:id="551" w:author="Nokia" w:date="2024-05-09T17:57:00Z"/>
                <w:bCs/>
              </w:rPr>
            </w:pPr>
            <w:ins w:id="552" w:author="Nokia" w:date="2024-05-09T17:57:00Z">
              <w:r w:rsidRPr="004B3A3C">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873B50A" w14:textId="77777777" w:rsidR="007E1EAC" w:rsidRPr="004B3A3C" w:rsidRDefault="007E1EAC" w:rsidP="005D5552">
            <w:pPr>
              <w:pStyle w:val="TAC"/>
              <w:rPr>
                <w:ins w:id="553"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49F50FD5" w14:textId="77777777" w:rsidR="007E1EAC" w:rsidRPr="004B3A3C" w:rsidRDefault="007E1EAC" w:rsidP="005D5552">
            <w:pPr>
              <w:pStyle w:val="TAC"/>
              <w:rPr>
                <w:ins w:id="554" w:author="Nokia" w:date="2024-05-09T17:57:00Z"/>
                <w:rFonts w:cs="v4.2.0"/>
              </w:rPr>
            </w:pPr>
            <w:ins w:id="555" w:author="Nokia" w:date="2024-05-09T17:5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6D37FE" w14:textId="77777777" w:rsidR="007E1EAC" w:rsidRPr="004B3A3C" w:rsidRDefault="007E1EAC" w:rsidP="005D5552">
            <w:pPr>
              <w:pStyle w:val="TAC"/>
              <w:rPr>
                <w:ins w:id="556" w:author="Nokia" w:date="2024-05-09T17:57:00Z"/>
                <w:rFonts w:cs="v4.2.0"/>
              </w:rPr>
            </w:pPr>
            <w:ins w:id="557" w:author="Nokia" w:date="2024-05-09T17:57:00Z">
              <w:r w:rsidRPr="004B3A3C">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09EE67" w14:textId="77777777" w:rsidR="007E1EAC" w:rsidRPr="004B3A3C" w:rsidRDefault="007E1EAC" w:rsidP="005D5552">
            <w:pPr>
              <w:pStyle w:val="TAC"/>
              <w:rPr>
                <w:ins w:id="558" w:author="Nokia" w:date="2024-05-09T17:57:00Z"/>
                <w:rFonts w:cs="v4.2.0"/>
              </w:rPr>
            </w:pPr>
            <w:ins w:id="559" w:author="Nokia" w:date="2024-05-09T17:57:00Z">
              <w:r w:rsidRPr="004B3A3C">
                <w:rPr>
                  <w:rFonts w:cs="v4.2.0" w:hint="eastAsia"/>
                </w:rPr>
                <w:t>N</w:t>
              </w:r>
              <w:r w:rsidRPr="004B3A3C">
                <w:rPr>
                  <w:rFonts w:cs="v4.2.0"/>
                </w:rPr>
                <w:t>/A</w:t>
              </w:r>
            </w:ins>
          </w:p>
        </w:tc>
      </w:tr>
      <w:tr w:rsidR="007E1EAC" w:rsidRPr="004B3A3C" w14:paraId="642F6590" w14:textId="77777777" w:rsidTr="005D5552">
        <w:trPr>
          <w:cantSplit/>
          <w:trHeight w:val="187"/>
          <w:jc w:val="center"/>
          <w:ins w:id="560" w:author="Nokia" w:date="2024-05-09T17:57:00Z"/>
        </w:trPr>
        <w:tc>
          <w:tcPr>
            <w:tcW w:w="2263" w:type="dxa"/>
            <w:vMerge w:val="restart"/>
            <w:tcBorders>
              <w:top w:val="single" w:sz="4" w:space="0" w:color="auto"/>
              <w:left w:val="single" w:sz="4" w:space="0" w:color="auto"/>
              <w:right w:val="single" w:sz="4" w:space="0" w:color="auto"/>
            </w:tcBorders>
          </w:tcPr>
          <w:p w14:paraId="557E2416" w14:textId="77777777" w:rsidR="007E1EAC" w:rsidRPr="004B3A3C" w:rsidRDefault="007E1EAC" w:rsidP="005D5552">
            <w:pPr>
              <w:pStyle w:val="TAL"/>
              <w:rPr>
                <w:ins w:id="561" w:author="Nokia" w:date="2024-05-09T17:57:00Z"/>
                <w:bCs/>
              </w:rPr>
            </w:pPr>
            <w:ins w:id="562" w:author="Nokia" w:date="2024-05-09T17:57:00Z">
              <w:r w:rsidRPr="004B3A3C">
                <w:rPr>
                  <w:rFonts w:hint="eastAsia"/>
                  <w:bCs/>
                </w:rPr>
                <w:t>PRS</w:t>
              </w:r>
              <w:r w:rsidRPr="004B3A3C">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633B3662" w14:textId="77777777" w:rsidR="007E1EAC" w:rsidRPr="004B3A3C" w:rsidRDefault="007E1EAC" w:rsidP="005D5552">
            <w:pPr>
              <w:pStyle w:val="TAC"/>
              <w:rPr>
                <w:ins w:id="563"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71A237FF" w14:textId="77777777" w:rsidR="007E1EAC" w:rsidRPr="004B3A3C" w:rsidRDefault="007E1EAC" w:rsidP="005D5552">
            <w:pPr>
              <w:pStyle w:val="TAC"/>
              <w:rPr>
                <w:ins w:id="564" w:author="Nokia" w:date="2024-05-09T17:57:00Z"/>
                <w:rFonts w:cs="v4.2.0"/>
              </w:rPr>
            </w:pPr>
            <w:ins w:id="565"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4B2F23" w14:textId="77777777" w:rsidR="007E1EAC" w:rsidRPr="004B3A3C" w:rsidRDefault="007E1EAC" w:rsidP="005D5552">
            <w:pPr>
              <w:pStyle w:val="TAC"/>
              <w:rPr>
                <w:ins w:id="566" w:author="Nokia" w:date="2024-05-09T17:57:00Z"/>
                <w:rFonts w:cs="v4.2.0"/>
              </w:rPr>
            </w:pPr>
            <w:ins w:id="567" w:author="Nokia" w:date="2024-05-09T17:57: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1A5C5B83" w14:textId="77777777" w:rsidR="007E1EAC" w:rsidRPr="004B3A3C" w:rsidRDefault="007E1EAC" w:rsidP="005D5552">
            <w:pPr>
              <w:pStyle w:val="TAC"/>
              <w:rPr>
                <w:ins w:id="568" w:author="Nokia" w:date="2024-05-09T17:57:00Z"/>
                <w:rFonts w:cs="v4.2.0"/>
              </w:rPr>
            </w:pPr>
            <w:ins w:id="569" w:author="Nokia" w:date="2024-05-09T17:57:00Z">
              <w:r w:rsidRPr="004B3A3C">
                <w:rPr>
                  <w:rFonts w:cs="v4.2.0"/>
                </w:rPr>
                <w:t>PRS.1.2 FR1</w:t>
              </w:r>
            </w:ins>
          </w:p>
        </w:tc>
      </w:tr>
      <w:tr w:rsidR="007E1EAC" w:rsidRPr="004B3A3C" w14:paraId="1C35A0FF" w14:textId="77777777" w:rsidTr="005D5552">
        <w:trPr>
          <w:cantSplit/>
          <w:trHeight w:val="187"/>
          <w:jc w:val="center"/>
          <w:ins w:id="570" w:author="Nokia" w:date="2024-05-09T17:57:00Z"/>
        </w:trPr>
        <w:tc>
          <w:tcPr>
            <w:tcW w:w="2263" w:type="dxa"/>
            <w:vMerge/>
            <w:tcBorders>
              <w:left w:val="single" w:sz="4" w:space="0" w:color="auto"/>
              <w:right w:val="single" w:sz="4" w:space="0" w:color="auto"/>
            </w:tcBorders>
          </w:tcPr>
          <w:p w14:paraId="09582F44" w14:textId="77777777" w:rsidR="007E1EAC" w:rsidRPr="004B3A3C" w:rsidRDefault="007E1EAC" w:rsidP="005D5552">
            <w:pPr>
              <w:pStyle w:val="TAL"/>
              <w:rPr>
                <w:ins w:id="571" w:author="Nokia" w:date="2024-05-09T17:57:00Z"/>
                <w:bCs/>
              </w:rPr>
            </w:pPr>
          </w:p>
        </w:tc>
        <w:tc>
          <w:tcPr>
            <w:tcW w:w="1418" w:type="dxa"/>
            <w:tcBorders>
              <w:top w:val="single" w:sz="4" w:space="0" w:color="auto"/>
              <w:left w:val="single" w:sz="4" w:space="0" w:color="auto"/>
              <w:bottom w:val="single" w:sz="4" w:space="0" w:color="auto"/>
              <w:right w:val="single" w:sz="4" w:space="0" w:color="auto"/>
            </w:tcBorders>
          </w:tcPr>
          <w:p w14:paraId="1719F10A" w14:textId="77777777" w:rsidR="007E1EAC" w:rsidRPr="004B3A3C" w:rsidRDefault="007E1EAC" w:rsidP="005D5552">
            <w:pPr>
              <w:pStyle w:val="TAC"/>
              <w:rPr>
                <w:ins w:id="572"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5940BBFC" w14:textId="77777777" w:rsidR="007E1EAC" w:rsidRPr="004B3A3C" w:rsidRDefault="007E1EAC" w:rsidP="005D5552">
            <w:pPr>
              <w:pStyle w:val="TAC"/>
              <w:rPr>
                <w:ins w:id="573" w:author="Nokia" w:date="2024-05-09T17:57:00Z"/>
                <w:rFonts w:cs="v4.2.0"/>
              </w:rPr>
            </w:pPr>
            <w:ins w:id="574" w:author="Nokia" w:date="2024-05-09T17:57:00Z">
              <w:r w:rsidRPr="004B3A3C">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378AAF5" w14:textId="77777777" w:rsidR="007E1EAC" w:rsidRPr="004B3A3C" w:rsidRDefault="007E1EAC" w:rsidP="005D5552">
            <w:pPr>
              <w:pStyle w:val="TAC"/>
              <w:rPr>
                <w:ins w:id="575" w:author="Nokia" w:date="2024-05-09T17:57:00Z"/>
                <w:rFonts w:cs="v4.2.0"/>
              </w:rPr>
            </w:pPr>
            <w:ins w:id="576" w:author="Nokia" w:date="2024-05-09T17:57: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7434EDF" w14:textId="77777777" w:rsidR="007E1EAC" w:rsidRPr="004B3A3C" w:rsidRDefault="007E1EAC" w:rsidP="005D5552">
            <w:pPr>
              <w:pStyle w:val="TAC"/>
              <w:rPr>
                <w:ins w:id="577" w:author="Nokia" w:date="2024-05-09T17:57:00Z"/>
                <w:rFonts w:cs="v4.2.0"/>
              </w:rPr>
            </w:pPr>
            <w:ins w:id="578" w:author="Nokia" w:date="2024-05-09T17:57:00Z">
              <w:r w:rsidRPr="004B3A3C">
                <w:rPr>
                  <w:rFonts w:cs="v4.2.0"/>
                </w:rPr>
                <w:t>PRS.1.2 FR1</w:t>
              </w:r>
            </w:ins>
          </w:p>
        </w:tc>
      </w:tr>
      <w:tr w:rsidR="007E1EAC" w:rsidRPr="004B3A3C" w14:paraId="12C7D434" w14:textId="77777777" w:rsidTr="005D5552">
        <w:trPr>
          <w:cantSplit/>
          <w:trHeight w:val="187"/>
          <w:jc w:val="center"/>
          <w:ins w:id="579" w:author="Nokia" w:date="2024-05-09T17:57:00Z"/>
        </w:trPr>
        <w:tc>
          <w:tcPr>
            <w:tcW w:w="2263" w:type="dxa"/>
            <w:vMerge/>
            <w:tcBorders>
              <w:left w:val="single" w:sz="4" w:space="0" w:color="auto"/>
              <w:bottom w:val="single" w:sz="4" w:space="0" w:color="auto"/>
              <w:right w:val="single" w:sz="4" w:space="0" w:color="auto"/>
            </w:tcBorders>
          </w:tcPr>
          <w:p w14:paraId="506E2443" w14:textId="77777777" w:rsidR="007E1EAC" w:rsidRPr="004B3A3C" w:rsidRDefault="007E1EAC" w:rsidP="005D5552">
            <w:pPr>
              <w:pStyle w:val="TAL"/>
              <w:rPr>
                <w:ins w:id="580" w:author="Nokia" w:date="2024-05-09T17:57:00Z"/>
                <w:bCs/>
              </w:rPr>
            </w:pPr>
          </w:p>
        </w:tc>
        <w:tc>
          <w:tcPr>
            <w:tcW w:w="1418" w:type="dxa"/>
            <w:tcBorders>
              <w:top w:val="single" w:sz="4" w:space="0" w:color="auto"/>
              <w:left w:val="single" w:sz="4" w:space="0" w:color="auto"/>
              <w:bottom w:val="single" w:sz="4" w:space="0" w:color="auto"/>
              <w:right w:val="single" w:sz="4" w:space="0" w:color="auto"/>
            </w:tcBorders>
          </w:tcPr>
          <w:p w14:paraId="2C71FF13" w14:textId="77777777" w:rsidR="007E1EAC" w:rsidRPr="004B3A3C" w:rsidRDefault="007E1EAC" w:rsidP="005D5552">
            <w:pPr>
              <w:pStyle w:val="TAC"/>
              <w:rPr>
                <w:ins w:id="581"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2C53427C" w14:textId="77777777" w:rsidR="007E1EAC" w:rsidRPr="004B3A3C" w:rsidRDefault="007E1EAC" w:rsidP="005D5552">
            <w:pPr>
              <w:pStyle w:val="TAC"/>
              <w:rPr>
                <w:ins w:id="582" w:author="Nokia" w:date="2024-05-09T17:57:00Z"/>
                <w:rFonts w:cs="v4.2.0"/>
              </w:rPr>
            </w:pPr>
            <w:ins w:id="583" w:author="Nokia" w:date="2024-05-09T17:57:00Z">
              <w:r w:rsidRPr="004B3A3C">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12A6CEF" w14:textId="77777777" w:rsidR="007E1EAC" w:rsidRPr="004B3A3C" w:rsidRDefault="007E1EAC" w:rsidP="005D5552">
            <w:pPr>
              <w:pStyle w:val="TAC"/>
              <w:rPr>
                <w:ins w:id="584" w:author="Nokia" w:date="2024-05-09T17:57:00Z"/>
                <w:rFonts w:cs="v4.2.0"/>
              </w:rPr>
            </w:pPr>
            <w:ins w:id="585" w:author="Nokia" w:date="2024-05-09T17:57:00Z">
              <w:r w:rsidRPr="004B3A3C">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23A1D728" w14:textId="77777777" w:rsidR="007E1EAC" w:rsidRPr="004B3A3C" w:rsidRDefault="007E1EAC" w:rsidP="005D5552">
            <w:pPr>
              <w:pStyle w:val="TAC"/>
              <w:rPr>
                <w:ins w:id="586" w:author="Nokia" w:date="2024-05-09T17:57:00Z"/>
                <w:rFonts w:cs="v4.2.0"/>
              </w:rPr>
            </w:pPr>
            <w:ins w:id="587" w:author="Nokia" w:date="2024-05-09T17:57:00Z">
              <w:r w:rsidRPr="004B3A3C">
                <w:rPr>
                  <w:rFonts w:cs="v4.2.0"/>
                </w:rPr>
                <w:t>PRS.2.2 FR1</w:t>
              </w:r>
            </w:ins>
          </w:p>
        </w:tc>
      </w:tr>
      <w:tr w:rsidR="007E1EAC" w:rsidRPr="004B3A3C" w14:paraId="19B9BC45" w14:textId="77777777" w:rsidTr="005D5552">
        <w:trPr>
          <w:cantSplit/>
          <w:trHeight w:val="187"/>
          <w:jc w:val="center"/>
          <w:ins w:id="588" w:author="Nokia" w:date="2024-05-09T17:57:00Z"/>
        </w:trPr>
        <w:tc>
          <w:tcPr>
            <w:tcW w:w="2263" w:type="dxa"/>
            <w:tcBorders>
              <w:left w:val="single" w:sz="4" w:space="0" w:color="auto"/>
              <w:bottom w:val="single" w:sz="4" w:space="0" w:color="auto"/>
              <w:right w:val="single" w:sz="4" w:space="0" w:color="auto"/>
            </w:tcBorders>
          </w:tcPr>
          <w:p w14:paraId="17248AFC" w14:textId="77777777" w:rsidR="007E1EAC" w:rsidRPr="004B3A3C" w:rsidRDefault="007E1EAC" w:rsidP="005D5552">
            <w:pPr>
              <w:pStyle w:val="TAL"/>
              <w:rPr>
                <w:ins w:id="589" w:author="Nokia" w:date="2024-05-09T17:57:00Z"/>
                <w:bCs/>
              </w:rPr>
            </w:pPr>
            <w:ins w:id="590" w:author="Nokia" w:date="2024-05-09T17:57: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6FF4B2F2" w14:textId="77777777" w:rsidR="007E1EAC" w:rsidRPr="004B3A3C" w:rsidRDefault="007E1EAC" w:rsidP="005D5552">
            <w:pPr>
              <w:pStyle w:val="TAC"/>
              <w:rPr>
                <w:ins w:id="591"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1981E01C" w14:textId="77777777" w:rsidR="007E1EAC" w:rsidRPr="004B3A3C" w:rsidRDefault="007E1EAC" w:rsidP="005D5552">
            <w:pPr>
              <w:pStyle w:val="TAC"/>
              <w:rPr>
                <w:ins w:id="592" w:author="Nokia" w:date="2024-05-09T17:57:00Z"/>
                <w:rFonts w:cs="v4.2.0"/>
              </w:rPr>
            </w:pPr>
            <w:ins w:id="593" w:author="Nokia" w:date="2024-05-09T17:57: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67F3EC2" w14:textId="77777777" w:rsidR="007E1EAC" w:rsidRPr="004B3A3C" w:rsidRDefault="007E1EAC" w:rsidP="005D5552">
            <w:pPr>
              <w:pStyle w:val="TAC"/>
              <w:rPr>
                <w:ins w:id="594" w:author="Nokia" w:date="2024-05-09T17:57:00Z"/>
                <w:rFonts w:cs="v4.2.0"/>
              </w:rPr>
            </w:pPr>
            <w:ins w:id="595" w:author="Nokia" w:date="2024-05-09T17:57: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A974EDF" w14:textId="77777777" w:rsidR="007E1EAC" w:rsidRPr="004B3A3C" w:rsidRDefault="007E1EAC" w:rsidP="005D5552">
            <w:pPr>
              <w:pStyle w:val="TAC"/>
              <w:rPr>
                <w:ins w:id="596" w:author="Nokia" w:date="2024-05-09T17:57:00Z"/>
                <w:rFonts w:cs="v4.2.0"/>
              </w:rPr>
            </w:pPr>
            <w:ins w:id="597" w:author="Nokia" w:date="2024-05-09T17:57:00Z">
              <w:r>
                <w:rPr>
                  <w:rFonts w:cs="v4.2.0"/>
                  <w:lang w:val="en-US"/>
                </w:rPr>
                <w:t>‘01’</w:t>
              </w:r>
            </w:ins>
          </w:p>
        </w:tc>
      </w:tr>
      <w:tr w:rsidR="007E1EAC" w:rsidRPr="004B3A3C" w14:paraId="4CD9B938" w14:textId="77777777" w:rsidTr="005D5552">
        <w:trPr>
          <w:cantSplit/>
          <w:trHeight w:val="187"/>
          <w:jc w:val="center"/>
          <w:ins w:id="598" w:author="Nokia" w:date="2024-05-09T17:57:00Z"/>
        </w:trPr>
        <w:tc>
          <w:tcPr>
            <w:tcW w:w="2263" w:type="dxa"/>
            <w:vMerge w:val="restart"/>
            <w:tcBorders>
              <w:left w:val="single" w:sz="4" w:space="0" w:color="auto"/>
              <w:right w:val="single" w:sz="4" w:space="0" w:color="auto"/>
            </w:tcBorders>
          </w:tcPr>
          <w:p w14:paraId="05787544" w14:textId="77777777" w:rsidR="007E1EAC" w:rsidRPr="004B3A3C" w:rsidRDefault="007E1EAC" w:rsidP="005D5552">
            <w:pPr>
              <w:pStyle w:val="TAL"/>
              <w:rPr>
                <w:ins w:id="599" w:author="Nokia" w:date="2024-05-09T17:57:00Z"/>
                <w:bCs/>
              </w:rPr>
            </w:pPr>
            <w:ins w:id="600" w:author="Nokia" w:date="2024-05-09T17:57: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79376F24" w14:textId="77777777" w:rsidR="007E1EAC" w:rsidRPr="004B3A3C" w:rsidRDefault="007E1EAC" w:rsidP="005D5552">
            <w:pPr>
              <w:pStyle w:val="TAC"/>
              <w:rPr>
                <w:ins w:id="601"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5EAFB62E" w14:textId="77777777" w:rsidR="007E1EAC" w:rsidRPr="004B3A3C" w:rsidRDefault="007E1EAC" w:rsidP="005D5552">
            <w:pPr>
              <w:pStyle w:val="TAC"/>
              <w:rPr>
                <w:ins w:id="602" w:author="Nokia" w:date="2024-05-09T17:57:00Z"/>
                <w:rFonts w:cs="v4.2.0"/>
              </w:rPr>
            </w:pPr>
            <w:ins w:id="603" w:author="Nokia" w:date="2024-05-09T17:5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5ECF787" w14:textId="77777777" w:rsidR="007E1EAC" w:rsidRPr="004B3A3C" w:rsidRDefault="007E1EAC" w:rsidP="005D5552">
            <w:pPr>
              <w:pStyle w:val="TAC"/>
              <w:rPr>
                <w:ins w:id="604" w:author="Nokia" w:date="2024-05-09T17:57:00Z"/>
                <w:rFonts w:cs="v4.2.0"/>
              </w:rPr>
            </w:pPr>
            <w:ins w:id="605" w:author="Nokia" w:date="2024-05-09T17:57: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3EE0B056" w14:textId="77777777" w:rsidR="007E1EAC" w:rsidRPr="004B3A3C" w:rsidRDefault="007E1EAC" w:rsidP="005D5552">
            <w:pPr>
              <w:pStyle w:val="TAC"/>
              <w:rPr>
                <w:ins w:id="606" w:author="Nokia" w:date="2024-05-09T17:57:00Z"/>
                <w:rFonts w:cs="v4.2.0"/>
              </w:rPr>
            </w:pPr>
            <w:ins w:id="607" w:author="Nokia" w:date="2024-05-09T17:57:00Z">
              <w:r>
                <w:rPr>
                  <w:rFonts w:cs="v4.2.0"/>
                  <w:lang w:val="en-US"/>
                </w:rPr>
                <w:t>N/A</w:t>
              </w:r>
            </w:ins>
          </w:p>
        </w:tc>
      </w:tr>
      <w:tr w:rsidR="007E1EAC" w:rsidRPr="004B3A3C" w14:paraId="14C09852" w14:textId="77777777" w:rsidTr="005D5552">
        <w:trPr>
          <w:cantSplit/>
          <w:trHeight w:val="187"/>
          <w:jc w:val="center"/>
          <w:ins w:id="608" w:author="Nokia" w:date="2024-05-09T17:57:00Z"/>
        </w:trPr>
        <w:tc>
          <w:tcPr>
            <w:tcW w:w="2263" w:type="dxa"/>
            <w:vMerge/>
            <w:tcBorders>
              <w:left w:val="single" w:sz="4" w:space="0" w:color="auto"/>
              <w:right w:val="single" w:sz="4" w:space="0" w:color="auto"/>
            </w:tcBorders>
            <w:vAlign w:val="center"/>
          </w:tcPr>
          <w:p w14:paraId="57A37B59" w14:textId="77777777" w:rsidR="007E1EAC" w:rsidRPr="004B3A3C" w:rsidRDefault="007E1EAC" w:rsidP="005D5552">
            <w:pPr>
              <w:pStyle w:val="TAL"/>
              <w:rPr>
                <w:ins w:id="609" w:author="Nokia" w:date="2024-05-09T17:57:00Z"/>
                <w:bCs/>
              </w:rPr>
            </w:pPr>
          </w:p>
        </w:tc>
        <w:tc>
          <w:tcPr>
            <w:tcW w:w="1418" w:type="dxa"/>
            <w:tcBorders>
              <w:top w:val="single" w:sz="4" w:space="0" w:color="auto"/>
              <w:left w:val="single" w:sz="4" w:space="0" w:color="auto"/>
              <w:bottom w:val="single" w:sz="4" w:space="0" w:color="auto"/>
              <w:right w:val="single" w:sz="4" w:space="0" w:color="auto"/>
            </w:tcBorders>
          </w:tcPr>
          <w:p w14:paraId="35BFF5A7" w14:textId="77777777" w:rsidR="007E1EAC" w:rsidRPr="004B3A3C" w:rsidRDefault="007E1EAC" w:rsidP="005D5552">
            <w:pPr>
              <w:pStyle w:val="TAC"/>
              <w:rPr>
                <w:ins w:id="610"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203FC5DC" w14:textId="77777777" w:rsidR="007E1EAC" w:rsidRPr="004B3A3C" w:rsidRDefault="007E1EAC" w:rsidP="005D5552">
            <w:pPr>
              <w:pStyle w:val="TAC"/>
              <w:rPr>
                <w:ins w:id="611" w:author="Nokia" w:date="2024-05-09T17:57:00Z"/>
                <w:rFonts w:cs="v4.2.0"/>
              </w:rPr>
            </w:pPr>
            <w:ins w:id="612" w:author="Nokia" w:date="2024-05-09T17:57: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996599F" w14:textId="77777777" w:rsidR="007E1EAC" w:rsidRPr="004B3A3C" w:rsidRDefault="007E1EAC" w:rsidP="005D5552">
            <w:pPr>
              <w:pStyle w:val="TAC"/>
              <w:rPr>
                <w:ins w:id="613" w:author="Nokia" w:date="2024-05-09T17:57:00Z"/>
                <w:rFonts w:cs="v4.2.0"/>
              </w:rPr>
            </w:pPr>
            <w:ins w:id="614" w:author="Nokia" w:date="2024-05-09T17:57: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7F8F44B" w14:textId="77777777" w:rsidR="007E1EAC" w:rsidRPr="004B3A3C" w:rsidRDefault="007E1EAC" w:rsidP="005D5552">
            <w:pPr>
              <w:pStyle w:val="TAC"/>
              <w:rPr>
                <w:ins w:id="615" w:author="Nokia" w:date="2024-05-09T17:57:00Z"/>
                <w:rFonts w:cs="v4.2.0"/>
              </w:rPr>
            </w:pPr>
            <w:ins w:id="616" w:author="Nokia" w:date="2024-05-09T17:57:00Z">
              <w:r>
                <w:rPr>
                  <w:rFonts w:cs="v4.2.0"/>
                  <w:lang w:val="en-US"/>
                </w:rPr>
                <w:t>N/A</w:t>
              </w:r>
            </w:ins>
          </w:p>
        </w:tc>
      </w:tr>
      <w:tr w:rsidR="007E1EAC" w:rsidRPr="004B3A3C" w14:paraId="6F78E5B9" w14:textId="77777777" w:rsidTr="005D5552">
        <w:trPr>
          <w:cantSplit/>
          <w:trHeight w:val="187"/>
          <w:jc w:val="center"/>
          <w:ins w:id="617" w:author="Nokia" w:date="2024-05-09T17:57:00Z"/>
        </w:trPr>
        <w:tc>
          <w:tcPr>
            <w:tcW w:w="2263" w:type="dxa"/>
            <w:vMerge/>
            <w:tcBorders>
              <w:left w:val="single" w:sz="4" w:space="0" w:color="auto"/>
              <w:bottom w:val="single" w:sz="4" w:space="0" w:color="auto"/>
              <w:right w:val="single" w:sz="4" w:space="0" w:color="auto"/>
            </w:tcBorders>
            <w:vAlign w:val="center"/>
          </w:tcPr>
          <w:p w14:paraId="3BA048AC" w14:textId="77777777" w:rsidR="007E1EAC" w:rsidRPr="004B3A3C" w:rsidRDefault="007E1EAC" w:rsidP="005D5552">
            <w:pPr>
              <w:pStyle w:val="TAL"/>
              <w:rPr>
                <w:ins w:id="618" w:author="Nokia" w:date="2024-05-09T17:57:00Z"/>
                <w:bCs/>
              </w:rPr>
            </w:pPr>
          </w:p>
        </w:tc>
        <w:tc>
          <w:tcPr>
            <w:tcW w:w="1418" w:type="dxa"/>
            <w:tcBorders>
              <w:top w:val="single" w:sz="4" w:space="0" w:color="auto"/>
              <w:left w:val="single" w:sz="4" w:space="0" w:color="auto"/>
              <w:bottom w:val="single" w:sz="4" w:space="0" w:color="auto"/>
              <w:right w:val="single" w:sz="4" w:space="0" w:color="auto"/>
            </w:tcBorders>
          </w:tcPr>
          <w:p w14:paraId="0F10C1E2" w14:textId="77777777" w:rsidR="007E1EAC" w:rsidRPr="004B3A3C" w:rsidRDefault="007E1EAC" w:rsidP="005D5552">
            <w:pPr>
              <w:pStyle w:val="TAC"/>
              <w:rPr>
                <w:ins w:id="619"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10EAB4F3" w14:textId="77777777" w:rsidR="007E1EAC" w:rsidRPr="004B3A3C" w:rsidRDefault="007E1EAC" w:rsidP="005D5552">
            <w:pPr>
              <w:pStyle w:val="TAC"/>
              <w:rPr>
                <w:ins w:id="620" w:author="Nokia" w:date="2024-05-09T17:57:00Z"/>
                <w:rFonts w:cs="v4.2.0"/>
              </w:rPr>
            </w:pPr>
            <w:ins w:id="621" w:author="Nokia" w:date="2024-05-09T17:57: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72C8A73" w14:textId="77777777" w:rsidR="007E1EAC" w:rsidRPr="004B3A3C" w:rsidRDefault="007E1EAC" w:rsidP="005D5552">
            <w:pPr>
              <w:pStyle w:val="TAC"/>
              <w:rPr>
                <w:ins w:id="622" w:author="Nokia" w:date="2024-05-09T17:57:00Z"/>
                <w:rFonts w:cs="v4.2.0"/>
              </w:rPr>
            </w:pPr>
            <w:ins w:id="623" w:author="Nokia" w:date="2024-05-09T17:57: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2C80BC9" w14:textId="77777777" w:rsidR="007E1EAC" w:rsidRPr="004B3A3C" w:rsidRDefault="007E1EAC" w:rsidP="005D5552">
            <w:pPr>
              <w:pStyle w:val="TAC"/>
              <w:rPr>
                <w:ins w:id="624" w:author="Nokia" w:date="2024-05-09T17:57:00Z"/>
                <w:rFonts w:cs="v4.2.0"/>
              </w:rPr>
            </w:pPr>
            <w:ins w:id="625" w:author="Nokia" w:date="2024-05-09T17:57:00Z">
              <w:r>
                <w:rPr>
                  <w:rFonts w:cs="v4.2.0"/>
                  <w:lang w:val="en-US"/>
                </w:rPr>
                <w:t>N/A</w:t>
              </w:r>
            </w:ins>
          </w:p>
        </w:tc>
      </w:tr>
      <w:tr w:rsidR="007E1EAC" w:rsidRPr="004B3A3C" w14:paraId="493BBC52" w14:textId="77777777" w:rsidTr="005D5552">
        <w:trPr>
          <w:cantSplit/>
          <w:trHeight w:val="187"/>
          <w:jc w:val="center"/>
          <w:ins w:id="626"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0C11E3E5" w14:textId="77777777" w:rsidR="007E1EAC" w:rsidRPr="004B3A3C" w:rsidRDefault="007E1EAC" w:rsidP="005D5552">
            <w:pPr>
              <w:pStyle w:val="TAL"/>
              <w:rPr>
                <w:ins w:id="627" w:author="Nokia" w:date="2024-05-09T17:57:00Z"/>
                <w:rFonts w:cs="v4.2.0"/>
              </w:rPr>
            </w:pPr>
            <w:ins w:id="628" w:author="Nokia" w:date="2024-05-09T17:57:00Z">
              <w:r w:rsidRPr="004B3A3C">
                <w:rPr>
                  <w:rFonts w:cs="v4.2.0"/>
                  <w:noProof/>
                  <w:position w:val="-12"/>
                  <w:lang w:val="en-US"/>
                </w:rPr>
                <w:drawing>
                  <wp:inline distT="0" distB="0" distL="0" distR="0" wp14:anchorId="7C1F5CD7" wp14:editId="5A39982B">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5607B12" w14:textId="77777777" w:rsidR="007E1EAC" w:rsidRPr="004B3A3C" w:rsidRDefault="007E1EAC" w:rsidP="005D5552">
            <w:pPr>
              <w:pStyle w:val="TAC"/>
              <w:rPr>
                <w:ins w:id="629" w:author="Nokia" w:date="2024-05-09T17:57:00Z"/>
                <w:rFonts w:cs="v4.2.0"/>
              </w:rPr>
            </w:pPr>
            <w:ins w:id="630" w:author="Nokia" w:date="2024-05-09T17:57: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015E21D5" w14:textId="77777777" w:rsidR="007E1EAC" w:rsidRPr="004B3A3C" w:rsidRDefault="007E1EAC" w:rsidP="005D5552">
            <w:pPr>
              <w:pStyle w:val="TAC"/>
              <w:rPr>
                <w:ins w:id="631" w:author="Nokia" w:date="2024-05-09T17:57:00Z"/>
                <w:rFonts w:cs="v4.2.0"/>
              </w:rPr>
            </w:pPr>
            <w:ins w:id="632" w:author="Nokia" w:date="2024-05-09T17:57:00Z">
              <w:r w:rsidRPr="004B3A3C">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3449603" w14:textId="77777777" w:rsidR="007E1EAC" w:rsidRPr="004B3A3C" w:rsidRDefault="007E1EAC" w:rsidP="005D5552">
            <w:pPr>
              <w:pStyle w:val="TAC"/>
              <w:rPr>
                <w:ins w:id="633" w:author="Nokia" w:date="2024-05-09T17:57:00Z"/>
                <w:rFonts w:cs="v4.2.0"/>
              </w:rPr>
            </w:pPr>
            <w:ins w:id="634" w:author="Nokia" w:date="2024-05-09T17:57:00Z">
              <w:r w:rsidRPr="004B3A3C">
                <w:rPr>
                  <w:rFonts w:cs="v4.2.0"/>
                </w:rPr>
                <w:t>-98</w:t>
              </w:r>
            </w:ins>
          </w:p>
        </w:tc>
      </w:tr>
      <w:tr w:rsidR="007E1EAC" w:rsidRPr="004B3A3C" w14:paraId="03B3EFD5" w14:textId="77777777" w:rsidTr="005D5552">
        <w:trPr>
          <w:cantSplit/>
          <w:trHeight w:val="187"/>
          <w:jc w:val="center"/>
          <w:ins w:id="635" w:author="Nokia" w:date="2024-05-09T17:57:00Z"/>
        </w:trPr>
        <w:tc>
          <w:tcPr>
            <w:tcW w:w="2263" w:type="dxa"/>
            <w:vMerge/>
            <w:tcBorders>
              <w:left w:val="single" w:sz="4" w:space="0" w:color="auto"/>
              <w:right w:val="single" w:sz="4" w:space="0" w:color="auto"/>
            </w:tcBorders>
            <w:shd w:val="clear" w:color="auto" w:fill="auto"/>
            <w:hideMark/>
          </w:tcPr>
          <w:p w14:paraId="13B462DB" w14:textId="77777777" w:rsidR="007E1EAC" w:rsidRPr="004B3A3C" w:rsidRDefault="007E1EAC" w:rsidP="005D5552">
            <w:pPr>
              <w:pStyle w:val="TAL"/>
              <w:rPr>
                <w:ins w:id="636" w:author="Nokia" w:date="2024-05-09T17:57:00Z"/>
                <w:rFonts w:cs="v4.2.0"/>
              </w:rPr>
            </w:pPr>
          </w:p>
        </w:tc>
        <w:tc>
          <w:tcPr>
            <w:tcW w:w="1418" w:type="dxa"/>
            <w:tcBorders>
              <w:top w:val="nil"/>
              <w:left w:val="single" w:sz="4" w:space="0" w:color="auto"/>
              <w:bottom w:val="nil"/>
              <w:right w:val="single" w:sz="4" w:space="0" w:color="auto"/>
            </w:tcBorders>
            <w:shd w:val="clear" w:color="auto" w:fill="auto"/>
            <w:hideMark/>
          </w:tcPr>
          <w:p w14:paraId="0A412B40" w14:textId="77777777" w:rsidR="007E1EAC" w:rsidRPr="004B3A3C" w:rsidRDefault="007E1EAC" w:rsidP="005D5552">
            <w:pPr>
              <w:pStyle w:val="TAC"/>
              <w:rPr>
                <w:ins w:id="637" w:author="Nokia" w:date="2024-05-09T17:5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24F8DE" w14:textId="77777777" w:rsidR="007E1EAC" w:rsidRPr="004B3A3C" w:rsidRDefault="007E1EAC" w:rsidP="005D5552">
            <w:pPr>
              <w:pStyle w:val="TAC"/>
              <w:rPr>
                <w:ins w:id="638" w:author="Nokia" w:date="2024-05-09T17:57:00Z"/>
                <w:rFonts w:cs="v4.2.0"/>
              </w:rPr>
            </w:pPr>
            <w:ins w:id="639" w:author="Nokia" w:date="2024-05-09T17:57:00Z">
              <w:r w:rsidRPr="004B3A3C">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26BFC1F" w14:textId="77777777" w:rsidR="007E1EAC" w:rsidRPr="004B3A3C" w:rsidRDefault="007E1EAC" w:rsidP="005D5552">
            <w:pPr>
              <w:pStyle w:val="TAC"/>
              <w:rPr>
                <w:ins w:id="640" w:author="Nokia" w:date="2024-05-09T17:57:00Z"/>
                <w:rFonts w:cs="v4.2.0"/>
              </w:rPr>
            </w:pPr>
            <w:ins w:id="641" w:author="Nokia" w:date="2024-05-09T17:57:00Z">
              <w:r w:rsidRPr="004B3A3C">
                <w:rPr>
                  <w:rFonts w:cs="v4.2.0"/>
                </w:rPr>
                <w:t>-98</w:t>
              </w:r>
            </w:ins>
          </w:p>
        </w:tc>
      </w:tr>
      <w:tr w:rsidR="007E1EAC" w:rsidRPr="004B3A3C" w14:paraId="7F03E3CF" w14:textId="77777777" w:rsidTr="005D5552">
        <w:trPr>
          <w:cantSplit/>
          <w:trHeight w:val="187"/>
          <w:jc w:val="center"/>
          <w:ins w:id="642"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290470B1" w14:textId="77777777" w:rsidR="007E1EAC" w:rsidRPr="004B3A3C" w:rsidRDefault="007E1EAC" w:rsidP="005D5552">
            <w:pPr>
              <w:pStyle w:val="TAL"/>
              <w:rPr>
                <w:ins w:id="643" w:author="Nokia" w:date="2024-05-09T17:57: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2A640B3E" w14:textId="77777777" w:rsidR="007E1EAC" w:rsidRPr="004B3A3C" w:rsidRDefault="007E1EAC" w:rsidP="005D5552">
            <w:pPr>
              <w:pStyle w:val="TAC"/>
              <w:rPr>
                <w:ins w:id="644" w:author="Nokia" w:date="2024-05-09T17:5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B101B32" w14:textId="77777777" w:rsidR="007E1EAC" w:rsidRPr="004B3A3C" w:rsidRDefault="007E1EAC" w:rsidP="005D5552">
            <w:pPr>
              <w:pStyle w:val="TAC"/>
              <w:rPr>
                <w:ins w:id="645" w:author="Nokia" w:date="2024-05-09T17:57:00Z"/>
                <w:rFonts w:cs="v4.2.0"/>
              </w:rPr>
            </w:pPr>
            <w:ins w:id="646" w:author="Nokia" w:date="2024-05-09T17:57:00Z">
              <w:r w:rsidRPr="004B3A3C">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3F0268E" w14:textId="77777777" w:rsidR="007E1EAC" w:rsidRPr="004B3A3C" w:rsidRDefault="007E1EAC" w:rsidP="005D5552">
            <w:pPr>
              <w:pStyle w:val="TAC"/>
              <w:rPr>
                <w:ins w:id="647" w:author="Nokia" w:date="2024-05-09T17:57:00Z"/>
                <w:rFonts w:cs="v4.2.0"/>
              </w:rPr>
            </w:pPr>
            <w:ins w:id="648" w:author="Nokia" w:date="2024-05-09T17:57:00Z">
              <w:r w:rsidRPr="004B3A3C">
                <w:rPr>
                  <w:rFonts w:cs="v4.2.0"/>
                </w:rPr>
                <w:t>-95</w:t>
              </w:r>
            </w:ins>
          </w:p>
        </w:tc>
      </w:tr>
      <w:tr w:rsidR="007E1EAC" w:rsidRPr="004B3A3C" w14:paraId="6E52365C" w14:textId="77777777" w:rsidTr="005D5552">
        <w:trPr>
          <w:cantSplit/>
          <w:trHeight w:val="187"/>
          <w:jc w:val="center"/>
          <w:ins w:id="649"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53476E50" w14:textId="77777777" w:rsidR="007E1EAC" w:rsidRPr="004B3A3C" w:rsidRDefault="007E1EAC" w:rsidP="005D5552">
            <w:pPr>
              <w:pStyle w:val="TAL"/>
              <w:rPr>
                <w:ins w:id="650" w:author="Nokia" w:date="2024-05-09T17:57:00Z"/>
              </w:rPr>
            </w:pPr>
            <w:ins w:id="651" w:author="Nokia" w:date="2024-05-09T17:57:00Z">
              <w:r w:rsidRPr="004B3A3C">
                <w:rPr>
                  <w:rFonts w:cs="v4.2.0"/>
                  <w:noProof/>
                  <w:position w:val="-12"/>
                  <w:lang w:val="en-US"/>
                </w:rPr>
                <w:drawing>
                  <wp:inline distT="0" distB="0" distL="0" distR="0" wp14:anchorId="6E8F9165" wp14:editId="14C9BF7D">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65FE57A" w14:textId="77777777" w:rsidR="007E1EAC" w:rsidRPr="004B3A3C" w:rsidRDefault="007E1EAC" w:rsidP="005D5552">
            <w:pPr>
              <w:pStyle w:val="TAC"/>
              <w:rPr>
                <w:ins w:id="652" w:author="Nokia" w:date="2024-05-09T17:57:00Z"/>
              </w:rPr>
            </w:pPr>
            <w:ins w:id="653" w:author="Nokia" w:date="2024-05-09T17:57: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7F3612B" w14:textId="77777777" w:rsidR="007E1EAC" w:rsidRPr="004B3A3C" w:rsidRDefault="007E1EAC" w:rsidP="005D5552">
            <w:pPr>
              <w:pStyle w:val="TAC"/>
              <w:rPr>
                <w:ins w:id="654" w:author="Nokia" w:date="2024-05-09T17:57:00Z"/>
              </w:rPr>
            </w:pPr>
            <w:ins w:id="655" w:author="Nokia" w:date="2024-05-09T17:57:00Z">
              <w:r w:rsidRPr="004B3A3C">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EE3A589" w14:textId="77777777" w:rsidR="007E1EAC" w:rsidRPr="004B3A3C" w:rsidRDefault="007E1EAC" w:rsidP="005D5552">
            <w:pPr>
              <w:pStyle w:val="TAC"/>
              <w:rPr>
                <w:ins w:id="656" w:author="Nokia" w:date="2024-05-09T17:57:00Z"/>
              </w:rPr>
            </w:pPr>
            <w:ins w:id="657" w:author="Nokia" w:date="2024-05-09T17:57:00Z">
              <w:r w:rsidRPr="004B3A3C">
                <w:t>-98</w:t>
              </w:r>
            </w:ins>
          </w:p>
        </w:tc>
      </w:tr>
      <w:tr w:rsidR="007E1EAC" w:rsidRPr="004B3A3C" w14:paraId="1AF8C7E7" w14:textId="77777777" w:rsidTr="005D5552">
        <w:trPr>
          <w:cantSplit/>
          <w:trHeight w:val="56"/>
          <w:jc w:val="center"/>
          <w:ins w:id="658" w:author="Nokia" w:date="2024-05-09T17:57:00Z"/>
        </w:trPr>
        <w:tc>
          <w:tcPr>
            <w:tcW w:w="2263" w:type="dxa"/>
            <w:vMerge/>
            <w:tcBorders>
              <w:left w:val="single" w:sz="4" w:space="0" w:color="auto"/>
              <w:right w:val="single" w:sz="4" w:space="0" w:color="auto"/>
            </w:tcBorders>
            <w:shd w:val="clear" w:color="auto" w:fill="auto"/>
            <w:hideMark/>
          </w:tcPr>
          <w:p w14:paraId="62FC4D19" w14:textId="77777777" w:rsidR="007E1EAC" w:rsidRPr="004B3A3C" w:rsidRDefault="007E1EAC" w:rsidP="005D5552">
            <w:pPr>
              <w:pStyle w:val="TAL"/>
              <w:rPr>
                <w:ins w:id="659"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0426A4A8" w14:textId="77777777" w:rsidR="007E1EAC" w:rsidRPr="004B3A3C" w:rsidRDefault="007E1EAC" w:rsidP="005D5552">
            <w:pPr>
              <w:pStyle w:val="TAC"/>
              <w:rPr>
                <w:ins w:id="660"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59877C13" w14:textId="77777777" w:rsidR="007E1EAC" w:rsidRPr="004B3A3C" w:rsidRDefault="007E1EAC" w:rsidP="005D5552">
            <w:pPr>
              <w:pStyle w:val="TAC"/>
              <w:rPr>
                <w:ins w:id="661" w:author="Nokia" w:date="2024-05-09T17:57:00Z"/>
              </w:rPr>
            </w:pPr>
            <w:ins w:id="662" w:author="Nokia" w:date="2024-05-09T17:57:00Z">
              <w:r w:rsidRPr="004B3A3C">
                <w:t>2</w:t>
              </w:r>
            </w:ins>
          </w:p>
        </w:tc>
        <w:tc>
          <w:tcPr>
            <w:tcW w:w="3543" w:type="dxa"/>
            <w:gridSpan w:val="4"/>
            <w:tcBorders>
              <w:top w:val="nil"/>
              <w:left w:val="single" w:sz="4" w:space="0" w:color="auto"/>
              <w:bottom w:val="nil"/>
              <w:right w:val="single" w:sz="4" w:space="0" w:color="auto"/>
            </w:tcBorders>
            <w:shd w:val="clear" w:color="auto" w:fill="auto"/>
            <w:hideMark/>
          </w:tcPr>
          <w:p w14:paraId="3DAFC3D6" w14:textId="77777777" w:rsidR="007E1EAC" w:rsidRPr="004B3A3C" w:rsidRDefault="007E1EAC" w:rsidP="005D5552">
            <w:pPr>
              <w:pStyle w:val="TAC"/>
              <w:rPr>
                <w:ins w:id="663" w:author="Nokia" w:date="2024-05-09T17:57:00Z"/>
              </w:rPr>
            </w:pPr>
          </w:p>
        </w:tc>
      </w:tr>
      <w:tr w:rsidR="007E1EAC" w:rsidRPr="004B3A3C" w14:paraId="2F301374" w14:textId="77777777" w:rsidTr="005D5552">
        <w:trPr>
          <w:cantSplit/>
          <w:trHeight w:val="187"/>
          <w:jc w:val="center"/>
          <w:ins w:id="664"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5519B69E" w14:textId="77777777" w:rsidR="007E1EAC" w:rsidRPr="004B3A3C" w:rsidRDefault="007E1EAC" w:rsidP="005D5552">
            <w:pPr>
              <w:pStyle w:val="TAL"/>
              <w:rPr>
                <w:ins w:id="665"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567FB319" w14:textId="77777777" w:rsidR="007E1EAC" w:rsidRPr="004B3A3C" w:rsidRDefault="007E1EAC" w:rsidP="005D5552">
            <w:pPr>
              <w:pStyle w:val="TAC"/>
              <w:rPr>
                <w:ins w:id="666"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7C06AEE7" w14:textId="77777777" w:rsidR="007E1EAC" w:rsidRPr="004B3A3C" w:rsidRDefault="007E1EAC" w:rsidP="005D5552">
            <w:pPr>
              <w:pStyle w:val="TAC"/>
              <w:rPr>
                <w:ins w:id="667" w:author="Nokia" w:date="2024-05-09T17:57:00Z"/>
              </w:rPr>
            </w:pPr>
            <w:ins w:id="668" w:author="Nokia" w:date="2024-05-09T17:57:00Z">
              <w:r w:rsidRPr="004B3A3C">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770D88B" w14:textId="77777777" w:rsidR="007E1EAC" w:rsidRPr="004B3A3C" w:rsidRDefault="007E1EAC" w:rsidP="005D5552">
            <w:pPr>
              <w:pStyle w:val="TAC"/>
              <w:rPr>
                <w:ins w:id="669" w:author="Nokia" w:date="2024-05-09T17:57:00Z"/>
              </w:rPr>
            </w:pPr>
          </w:p>
        </w:tc>
      </w:tr>
      <w:tr w:rsidR="007E1EAC" w:rsidRPr="004B3A3C" w14:paraId="7E1F3B74" w14:textId="77777777" w:rsidTr="005D5552">
        <w:trPr>
          <w:cantSplit/>
          <w:trHeight w:val="187"/>
          <w:jc w:val="center"/>
          <w:ins w:id="670"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62672381" w14:textId="77777777" w:rsidR="007E1EAC" w:rsidRPr="004B3A3C" w:rsidRDefault="007E1EAC" w:rsidP="005D5552">
            <w:pPr>
              <w:pStyle w:val="TAL"/>
              <w:rPr>
                <w:ins w:id="671" w:author="Nokia" w:date="2024-05-09T17:57:00Z"/>
              </w:rPr>
            </w:pPr>
            <w:ins w:id="672" w:author="Nokia" w:date="2024-05-09T17:57:00Z">
              <w:r w:rsidRPr="004B3A3C">
                <w:rPr>
                  <w:rFonts w:hint="eastAsia"/>
                </w:rPr>
                <w:t>P</w:t>
              </w:r>
              <w:r w:rsidRPr="004B3A3C">
                <w:t xml:space="preserve">RS </w:t>
              </w:r>
              <w:r w:rsidRPr="004B3A3C">
                <w:rPr>
                  <w:rFonts w:cs="v4.2.0"/>
                  <w:noProof/>
                  <w:position w:val="-12"/>
                  <w:lang w:val="en-US"/>
                </w:rPr>
                <w:drawing>
                  <wp:inline distT="0" distB="0" distL="0" distR="0" wp14:anchorId="1AC3D230" wp14:editId="6563429E">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9C9E7F4" w14:textId="77777777" w:rsidR="007E1EAC" w:rsidRPr="004B3A3C" w:rsidRDefault="007E1EAC" w:rsidP="005D5552">
            <w:pPr>
              <w:pStyle w:val="TAC"/>
              <w:rPr>
                <w:ins w:id="673" w:author="Nokia" w:date="2024-05-09T17:57:00Z"/>
              </w:rPr>
            </w:pPr>
            <w:ins w:id="674" w:author="Nokia" w:date="2024-05-09T17:5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1D4382F" w14:textId="77777777" w:rsidR="007E1EAC" w:rsidRPr="004B3A3C" w:rsidRDefault="007E1EAC" w:rsidP="005D5552">
            <w:pPr>
              <w:pStyle w:val="TAC"/>
              <w:rPr>
                <w:ins w:id="675" w:author="Nokia" w:date="2024-05-09T17:57:00Z"/>
                <w:rFonts w:cs="v4.2.0"/>
              </w:rPr>
            </w:pPr>
            <w:ins w:id="676" w:author="Nokia" w:date="2024-05-09T17:57: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57C33ED" w14:textId="77777777" w:rsidR="007E1EAC" w:rsidRPr="004B3A3C" w:rsidRDefault="007E1EAC" w:rsidP="005D5552">
            <w:pPr>
              <w:pStyle w:val="TAC"/>
              <w:rPr>
                <w:ins w:id="677" w:author="Nokia" w:date="2024-05-09T17:57:00Z"/>
              </w:rPr>
            </w:pPr>
            <w:ins w:id="678" w:author="Nokia" w:date="2024-05-09T17:57: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8E0BE34" w14:textId="77777777" w:rsidR="007E1EAC" w:rsidRPr="004B3A3C" w:rsidRDefault="007E1EAC" w:rsidP="005D5552">
            <w:pPr>
              <w:pStyle w:val="TAC"/>
              <w:rPr>
                <w:ins w:id="679" w:author="Nokia" w:date="2024-05-09T17:57:00Z"/>
              </w:rPr>
            </w:pPr>
            <w:ins w:id="680" w:author="Nokia" w:date="2024-05-09T17:57: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30ED7FB9" w14:textId="77777777" w:rsidR="007E1EAC" w:rsidRPr="004B3A3C" w:rsidRDefault="007E1EAC" w:rsidP="005D5552">
            <w:pPr>
              <w:pStyle w:val="TAC"/>
              <w:rPr>
                <w:ins w:id="681" w:author="Nokia" w:date="2024-05-09T17:57:00Z"/>
                <w:rFonts w:cs="v4.2.0"/>
              </w:rPr>
            </w:pPr>
            <w:ins w:id="682" w:author="Nokia" w:date="2024-05-09T17:57: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249A3D7" w14:textId="77777777" w:rsidR="007E1EAC" w:rsidRPr="004B3A3C" w:rsidRDefault="007E1EAC" w:rsidP="005D5552">
            <w:pPr>
              <w:pStyle w:val="TAC"/>
              <w:rPr>
                <w:ins w:id="683" w:author="Nokia" w:date="2024-05-09T17:57:00Z"/>
                <w:rFonts w:cs="v4.2.0"/>
              </w:rPr>
            </w:pPr>
            <w:ins w:id="684" w:author="Nokia" w:date="2024-05-09T17:57:00Z">
              <w:r w:rsidRPr="004B3A3C">
                <w:rPr>
                  <w:rFonts w:cs="v4.2.0"/>
                </w:rPr>
                <w:t>-12.12</w:t>
              </w:r>
            </w:ins>
          </w:p>
        </w:tc>
      </w:tr>
      <w:tr w:rsidR="007E1EAC" w:rsidRPr="004B3A3C" w14:paraId="243DC152" w14:textId="77777777" w:rsidTr="005D5552">
        <w:trPr>
          <w:cantSplit/>
          <w:trHeight w:val="187"/>
          <w:jc w:val="center"/>
          <w:ins w:id="685" w:author="Nokia" w:date="2024-05-09T17:57:00Z"/>
        </w:trPr>
        <w:tc>
          <w:tcPr>
            <w:tcW w:w="2263" w:type="dxa"/>
            <w:vMerge/>
            <w:tcBorders>
              <w:left w:val="single" w:sz="4" w:space="0" w:color="auto"/>
              <w:bottom w:val="nil"/>
              <w:right w:val="single" w:sz="4" w:space="0" w:color="auto"/>
            </w:tcBorders>
            <w:shd w:val="clear" w:color="auto" w:fill="auto"/>
            <w:hideMark/>
          </w:tcPr>
          <w:p w14:paraId="0F38D4DE" w14:textId="77777777" w:rsidR="007E1EAC" w:rsidRPr="004B3A3C" w:rsidRDefault="007E1EAC" w:rsidP="005D5552">
            <w:pPr>
              <w:pStyle w:val="TAL"/>
              <w:rPr>
                <w:ins w:id="686"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124B08B7" w14:textId="77777777" w:rsidR="007E1EAC" w:rsidRPr="004B3A3C" w:rsidRDefault="007E1EAC" w:rsidP="005D5552">
            <w:pPr>
              <w:pStyle w:val="TAC"/>
              <w:rPr>
                <w:ins w:id="687"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39A1391" w14:textId="77777777" w:rsidR="007E1EAC" w:rsidRPr="004B3A3C" w:rsidRDefault="007E1EAC" w:rsidP="005D5552">
            <w:pPr>
              <w:pStyle w:val="TAC"/>
              <w:rPr>
                <w:ins w:id="688" w:author="Nokia" w:date="2024-05-09T17:57:00Z"/>
                <w:rFonts w:cs="v4.2.0"/>
              </w:rPr>
            </w:pPr>
            <w:ins w:id="689" w:author="Nokia" w:date="2024-05-09T17:57: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28ED9FA2" w14:textId="77777777" w:rsidR="007E1EAC" w:rsidRPr="004B3A3C" w:rsidRDefault="007E1EAC" w:rsidP="005D5552">
            <w:pPr>
              <w:pStyle w:val="TAC"/>
              <w:rPr>
                <w:ins w:id="690" w:author="Nokia" w:date="2024-05-09T17:57:00Z"/>
              </w:rPr>
            </w:pPr>
          </w:p>
        </w:tc>
        <w:tc>
          <w:tcPr>
            <w:tcW w:w="851" w:type="dxa"/>
            <w:tcBorders>
              <w:top w:val="nil"/>
              <w:left w:val="single" w:sz="4" w:space="0" w:color="auto"/>
              <w:bottom w:val="nil"/>
              <w:right w:val="single" w:sz="4" w:space="0" w:color="auto"/>
            </w:tcBorders>
            <w:shd w:val="clear" w:color="auto" w:fill="auto"/>
            <w:hideMark/>
          </w:tcPr>
          <w:p w14:paraId="3F11CA4A" w14:textId="77777777" w:rsidR="007E1EAC" w:rsidRPr="004B3A3C" w:rsidRDefault="007E1EAC" w:rsidP="005D5552">
            <w:pPr>
              <w:pStyle w:val="TAC"/>
              <w:rPr>
                <w:ins w:id="691" w:author="Nokia" w:date="2024-05-09T17:57:00Z"/>
              </w:rPr>
            </w:pPr>
          </w:p>
        </w:tc>
        <w:tc>
          <w:tcPr>
            <w:tcW w:w="921" w:type="dxa"/>
            <w:tcBorders>
              <w:top w:val="nil"/>
              <w:left w:val="single" w:sz="4" w:space="0" w:color="auto"/>
              <w:bottom w:val="nil"/>
              <w:right w:val="single" w:sz="4" w:space="0" w:color="auto"/>
            </w:tcBorders>
            <w:shd w:val="clear" w:color="auto" w:fill="auto"/>
            <w:hideMark/>
          </w:tcPr>
          <w:p w14:paraId="288A5AD1" w14:textId="77777777" w:rsidR="007E1EAC" w:rsidRPr="004B3A3C" w:rsidRDefault="007E1EAC" w:rsidP="005D5552">
            <w:pPr>
              <w:pStyle w:val="TAC"/>
              <w:rPr>
                <w:ins w:id="692" w:author="Nokia" w:date="2024-05-09T17:57:00Z"/>
                <w:rFonts w:cs="v4.2.0"/>
              </w:rPr>
            </w:pPr>
          </w:p>
        </w:tc>
        <w:tc>
          <w:tcPr>
            <w:tcW w:w="921" w:type="dxa"/>
            <w:tcBorders>
              <w:top w:val="nil"/>
              <w:left w:val="single" w:sz="4" w:space="0" w:color="auto"/>
              <w:bottom w:val="nil"/>
              <w:right w:val="single" w:sz="4" w:space="0" w:color="auto"/>
            </w:tcBorders>
            <w:shd w:val="clear" w:color="auto" w:fill="auto"/>
            <w:hideMark/>
          </w:tcPr>
          <w:p w14:paraId="5ECAC6E9" w14:textId="77777777" w:rsidR="007E1EAC" w:rsidRPr="004B3A3C" w:rsidRDefault="007E1EAC" w:rsidP="005D5552">
            <w:pPr>
              <w:pStyle w:val="TAC"/>
              <w:rPr>
                <w:ins w:id="693" w:author="Nokia" w:date="2024-05-09T17:57:00Z"/>
                <w:rFonts w:cs="v4.2.0"/>
              </w:rPr>
            </w:pPr>
          </w:p>
        </w:tc>
      </w:tr>
      <w:tr w:rsidR="007E1EAC" w:rsidRPr="004B3A3C" w14:paraId="78CCA348" w14:textId="77777777" w:rsidTr="005D5552">
        <w:trPr>
          <w:cantSplit/>
          <w:trHeight w:val="187"/>
          <w:jc w:val="center"/>
          <w:ins w:id="694" w:author="Nokia" w:date="2024-05-09T17:57:00Z"/>
        </w:trPr>
        <w:tc>
          <w:tcPr>
            <w:tcW w:w="2263" w:type="dxa"/>
            <w:tcBorders>
              <w:top w:val="nil"/>
              <w:left w:val="single" w:sz="4" w:space="0" w:color="auto"/>
              <w:bottom w:val="single" w:sz="4" w:space="0" w:color="auto"/>
              <w:right w:val="single" w:sz="4" w:space="0" w:color="auto"/>
            </w:tcBorders>
            <w:shd w:val="clear" w:color="auto" w:fill="auto"/>
            <w:hideMark/>
          </w:tcPr>
          <w:p w14:paraId="702E371C" w14:textId="77777777" w:rsidR="007E1EAC" w:rsidRPr="004B3A3C" w:rsidRDefault="007E1EAC" w:rsidP="005D5552">
            <w:pPr>
              <w:pStyle w:val="TAL"/>
              <w:rPr>
                <w:ins w:id="695"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38052296" w14:textId="77777777" w:rsidR="007E1EAC" w:rsidRPr="004B3A3C" w:rsidRDefault="007E1EAC" w:rsidP="005D5552">
            <w:pPr>
              <w:pStyle w:val="TAC"/>
              <w:rPr>
                <w:ins w:id="696"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80CA03F" w14:textId="77777777" w:rsidR="007E1EAC" w:rsidRPr="004B3A3C" w:rsidRDefault="007E1EAC" w:rsidP="005D5552">
            <w:pPr>
              <w:pStyle w:val="TAC"/>
              <w:rPr>
                <w:ins w:id="697" w:author="Nokia" w:date="2024-05-09T17:57:00Z"/>
                <w:rFonts w:cs="v4.2.0"/>
              </w:rPr>
            </w:pPr>
            <w:ins w:id="698" w:author="Nokia" w:date="2024-05-09T17:57: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76C5CDD" w14:textId="77777777" w:rsidR="007E1EAC" w:rsidRPr="004B3A3C" w:rsidRDefault="007E1EAC" w:rsidP="005D5552">
            <w:pPr>
              <w:pStyle w:val="TAC"/>
              <w:rPr>
                <w:ins w:id="699" w:author="Nokia" w:date="2024-05-09T17:57:00Z"/>
              </w:rPr>
            </w:pPr>
          </w:p>
        </w:tc>
        <w:tc>
          <w:tcPr>
            <w:tcW w:w="851" w:type="dxa"/>
            <w:tcBorders>
              <w:top w:val="nil"/>
              <w:left w:val="single" w:sz="4" w:space="0" w:color="auto"/>
              <w:bottom w:val="single" w:sz="4" w:space="0" w:color="auto"/>
              <w:right w:val="single" w:sz="4" w:space="0" w:color="auto"/>
            </w:tcBorders>
            <w:shd w:val="clear" w:color="auto" w:fill="auto"/>
            <w:hideMark/>
          </w:tcPr>
          <w:p w14:paraId="73336B2A" w14:textId="77777777" w:rsidR="007E1EAC" w:rsidRPr="004B3A3C" w:rsidRDefault="007E1EAC" w:rsidP="005D5552">
            <w:pPr>
              <w:pStyle w:val="TAC"/>
              <w:rPr>
                <w:ins w:id="700" w:author="Nokia" w:date="2024-05-09T17:57:00Z"/>
              </w:rPr>
            </w:pPr>
          </w:p>
        </w:tc>
        <w:tc>
          <w:tcPr>
            <w:tcW w:w="921" w:type="dxa"/>
            <w:tcBorders>
              <w:top w:val="nil"/>
              <w:left w:val="single" w:sz="4" w:space="0" w:color="auto"/>
              <w:bottom w:val="single" w:sz="4" w:space="0" w:color="auto"/>
              <w:right w:val="single" w:sz="4" w:space="0" w:color="auto"/>
            </w:tcBorders>
            <w:shd w:val="clear" w:color="auto" w:fill="auto"/>
            <w:hideMark/>
          </w:tcPr>
          <w:p w14:paraId="16A32525" w14:textId="77777777" w:rsidR="007E1EAC" w:rsidRPr="004B3A3C" w:rsidRDefault="007E1EAC" w:rsidP="005D5552">
            <w:pPr>
              <w:pStyle w:val="TAC"/>
              <w:rPr>
                <w:ins w:id="701" w:author="Nokia" w:date="2024-05-09T17:5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0BD4ABBA" w14:textId="77777777" w:rsidR="007E1EAC" w:rsidRPr="004B3A3C" w:rsidRDefault="007E1EAC" w:rsidP="005D5552">
            <w:pPr>
              <w:pStyle w:val="TAC"/>
              <w:rPr>
                <w:ins w:id="702" w:author="Nokia" w:date="2024-05-09T17:57:00Z"/>
                <w:rFonts w:cs="v4.2.0"/>
              </w:rPr>
            </w:pPr>
          </w:p>
        </w:tc>
      </w:tr>
      <w:tr w:rsidR="007E1EAC" w:rsidRPr="004B3A3C" w14:paraId="32C4C7F4" w14:textId="77777777" w:rsidTr="005D5552">
        <w:trPr>
          <w:cantSplit/>
          <w:trHeight w:val="187"/>
          <w:jc w:val="center"/>
          <w:ins w:id="703"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5DA10182" w14:textId="77777777" w:rsidR="007E1EAC" w:rsidRPr="004B3A3C" w:rsidRDefault="007E1EAC" w:rsidP="005D5552">
            <w:pPr>
              <w:pStyle w:val="TAL"/>
              <w:rPr>
                <w:ins w:id="704" w:author="Nokia" w:date="2024-05-09T17:57:00Z"/>
              </w:rPr>
            </w:pPr>
            <w:ins w:id="705" w:author="Nokia" w:date="2024-05-09T17:57:00Z">
              <w:r w:rsidRPr="004B3A3C">
                <w:rPr>
                  <w:rFonts w:hint="eastAsia"/>
                </w:rPr>
                <w:t>P</w:t>
              </w:r>
              <w:r w:rsidRPr="004B3A3C">
                <w:t xml:space="preserve">RS </w:t>
              </w:r>
              <w:r w:rsidRPr="004B3A3C">
                <w:rPr>
                  <w:rFonts w:cs="v4.2.0"/>
                  <w:noProof/>
                  <w:position w:val="-12"/>
                  <w:lang w:val="en-US"/>
                </w:rPr>
                <w:drawing>
                  <wp:inline distT="0" distB="0" distL="0" distR="0" wp14:anchorId="2BFF96AB" wp14:editId="0743EDD9">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4C3B7EA" w14:textId="77777777" w:rsidR="007E1EAC" w:rsidRPr="004B3A3C" w:rsidRDefault="007E1EAC" w:rsidP="005D5552">
            <w:pPr>
              <w:pStyle w:val="TAC"/>
              <w:rPr>
                <w:ins w:id="706" w:author="Nokia" w:date="2024-05-09T17:57:00Z"/>
              </w:rPr>
            </w:pPr>
            <w:ins w:id="707" w:author="Nokia" w:date="2024-05-09T17:5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3733DC2" w14:textId="77777777" w:rsidR="007E1EAC" w:rsidRPr="004B3A3C" w:rsidRDefault="007E1EAC" w:rsidP="005D5552">
            <w:pPr>
              <w:pStyle w:val="TAC"/>
              <w:rPr>
                <w:ins w:id="708" w:author="Nokia" w:date="2024-05-09T17:57:00Z"/>
                <w:rFonts w:cs="v4.2.0"/>
              </w:rPr>
            </w:pPr>
            <w:ins w:id="709" w:author="Nokia" w:date="2024-05-09T17:57: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7152CB1" w14:textId="77777777" w:rsidR="007E1EAC" w:rsidRPr="004B3A3C" w:rsidRDefault="007E1EAC" w:rsidP="005D5552">
            <w:pPr>
              <w:pStyle w:val="TAC"/>
              <w:rPr>
                <w:ins w:id="710" w:author="Nokia" w:date="2024-05-09T17:57:00Z"/>
              </w:rPr>
            </w:pPr>
            <w:ins w:id="711" w:author="Nokia" w:date="2024-05-09T17:57: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2606DBF" w14:textId="77777777" w:rsidR="007E1EAC" w:rsidRPr="004B3A3C" w:rsidRDefault="007E1EAC" w:rsidP="005D5552">
            <w:pPr>
              <w:pStyle w:val="TAC"/>
              <w:rPr>
                <w:ins w:id="712" w:author="Nokia" w:date="2024-05-09T17:57:00Z"/>
              </w:rPr>
            </w:pPr>
            <w:ins w:id="713" w:author="Nokia" w:date="2024-05-09T17:57: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285F245C" w14:textId="77777777" w:rsidR="007E1EAC" w:rsidRPr="004B3A3C" w:rsidRDefault="007E1EAC" w:rsidP="005D5552">
            <w:pPr>
              <w:pStyle w:val="TAC"/>
              <w:rPr>
                <w:ins w:id="714" w:author="Nokia" w:date="2024-05-09T17:57:00Z"/>
                <w:rFonts w:cs="v4.2.0"/>
              </w:rPr>
            </w:pPr>
            <w:ins w:id="715" w:author="Nokia" w:date="2024-05-09T17:57: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502AD71" w14:textId="77777777" w:rsidR="007E1EAC" w:rsidRPr="004B3A3C" w:rsidRDefault="007E1EAC" w:rsidP="005D5552">
            <w:pPr>
              <w:pStyle w:val="TAC"/>
              <w:rPr>
                <w:ins w:id="716" w:author="Nokia" w:date="2024-05-09T17:57:00Z"/>
                <w:rFonts w:cs="v4.2.0"/>
              </w:rPr>
            </w:pPr>
            <w:ins w:id="717" w:author="Nokia" w:date="2024-05-09T17:57:00Z">
              <w:r w:rsidRPr="004B3A3C">
                <w:rPr>
                  <w:rFonts w:cs="v4.2.0"/>
                </w:rPr>
                <w:t>-10</w:t>
              </w:r>
            </w:ins>
          </w:p>
        </w:tc>
      </w:tr>
      <w:tr w:rsidR="007E1EAC" w:rsidRPr="004B3A3C" w14:paraId="00E8F61E" w14:textId="77777777" w:rsidTr="005D5552">
        <w:trPr>
          <w:cantSplit/>
          <w:trHeight w:val="187"/>
          <w:jc w:val="center"/>
          <w:ins w:id="718" w:author="Nokia" w:date="2024-05-09T17:57:00Z"/>
        </w:trPr>
        <w:tc>
          <w:tcPr>
            <w:tcW w:w="2263" w:type="dxa"/>
            <w:vMerge/>
            <w:tcBorders>
              <w:left w:val="single" w:sz="4" w:space="0" w:color="auto"/>
              <w:bottom w:val="nil"/>
              <w:right w:val="single" w:sz="4" w:space="0" w:color="auto"/>
            </w:tcBorders>
            <w:shd w:val="clear" w:color="auto" w:fill="auto"/>
            <w:hideMark/>
          </w:tcPr>
          <w:p w14:paraId="4237B7CD" w14:textId="77777777" w:rsidR="007E1EAC" w:rsidRPr="004B3A3C" w:rsidRDefault="007E1EAC" w:rsidP="005D5552">
            <w:pPr>
              <w:pStyle w:val="TAL"/>
              <w:rPr>
                <w:ins w:id="719"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6E931D58" w14:textId="77777777" w:rsidR="007E1EAC" w:rsidRPr="004B3A3C" w:rsidRDefault="007E1EAC" w:rsidP="005D5552">
            <w:pPr>
              <w:pStyle w:val="TAC"/>
              <w:rPr>
                <w:ins w:id="720"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1CD9AC10" w14:textId="77777777" w:rsidR="007E1EAC" w:rsidRPr="004B3A3C" w:rsidRDefault="007E1EAC" w:rsidP="005D5552">
            <w:pPr>
              <w:pStyle w:val="TAC"/>
              <w:rPr>
                <w:ins w:id="721" w:author="Nokia" w:date="2024-05-09T17:57:00Z"/>
                <w:rFonts w:cs="v4.2.0"/>
              </w:rPr>
            </w:pPr>
            <w:ins w:id="722" w:author="Nokia" w:date="2024-05-09T17:57: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65AA9549" w14:textId="77777777" w:rsidR="007E1EAC" w:rsidRPr="004B3A3C" w:rsidRDefault="007E1EAC" w:rsidP="005D5552">
            <w:pPr>
              <w:pStyle w:val="TAC"/>
              <w:rPr>
                <w:ins w:id="723" w:author="Nokia" w:date="2024-05-09T17:57:00Z"/>
              </w:rPr>
            </w:pPr>
          </w:p>
        </w:tc>
        <w:tc>
          <w:tcPr>
            <w:tcW w:w="851" w:type="dxa"/>
            <w:tcBorders>
              <w:top w:val="nil"/>
              <w:left w:val="single" w:sz="4" w:space="0" w:color="auto"/>
              <w:bottom w:val="nil"/>
              <w:right w:val="single" w:sz="4" w:space="0" w:color="auto"/>
            </w:tcBorders>
            <w:shd w:val="clear" w:color="auto" w:fill="auto"/>
            <w:hideMark/>
          </w:tcPr>
          <w:p w14:paraId="5C2E098E" w14:textId="77777777" w:rsidR="007E1EAC" w:rsidRPr="004B3A3C" w:rsidRDefault="007E1EAC" w:rsidP="005D5552">
            <w:pPr>
              <w:pStyle w:val="TAC"/>
              <w:rPr>
                <w:ins w:id="724" w:author="Nokia" w:date="2024-05-09T17:57:00Z"/>
              </w:rPr>
            </w:pPr>
          </w:p>
        </w:tc>
        <w:tc>
          <w:tcPr>
            <w:tcW w:w="921" w:type="dxa"/>
            <w:tcBorders>
              <w:top w:val="nil"/>
              <w:left w:val="single" w:sz="4" w:space="0" w:color="auto"/>
              <w:bottom w:val="nil"/>
              <w:right w:val="single" w:sz="4" w:space="0" w:color="auto"/>
            </w:tcBorders>
            <w:shd w:val="clear" w:color="auto" w:fill="auto"/>
            <w:hideMark/>
          </w:tcPr>
          <w:p w14:paraId="6D3165F9" w14:textId="77777777" w:rsidR="007E1EAC" w:rsidRPr="004B3A3C" w:rsidRDefault="007E1EAC" w:rsidP="005D5552">
            <w:pPr>
              <w:pStyle w:val="TAC"/>
              <w:rPr>
                <w:ins w:id="725" w:author="Nokia" w:date="2024-05-09T17:57:00Z"/>
                <w:rFonts w:cs="v4.2.0"/>
              </w:rPr>
            </w:pPr>
          </w:p>
        </w:tc>
        <w:tc>
          <w:tcPr>
            <w:tcW w:w="921" w:type="dxa"/>
            <w:tcBorders>
              <w:top w:val="nil"/>
              <w:left w:val="single" w:sz="4" w:space="0" w:color="auto"/>
              <w:bottom w:val="nil"/>
              <w:right w:val="single" w:sz="4" w:space="0" w:color="auto"/>
            </w:tcBorders>
            <w:shd w:val="clear" w:color="auto" w:fill="auto"/>
            <w:hideMark/>
          </w:tcPr>
          <w:p w14:paraId="1B21F60C" w14:textId="77777777" w:rsidR="007E1EAC" w:rsidRPr="004B3A3C" w:rsidRDefault="007E1EAC" w:rsidP="005D5552">
            <w:pPr>
              <w:pStyle w:val="TAC"/>
              <w:rPr>
                <w:ins w:id="726" w:author="Nokia" w:date="2024-05-09T17:57:00Z"/>
                <w:rFonts w:cs="v4.2.0"/>
              </w:rPr>
            </w:pPr>
          </w:p>
        </w:tc>
      </w:tr>
      <w:tr w:rsidR="007E1EAC" w:rsidRPr="004B3A3C" w14:paraId="6180ABEA" w14:textId="77777777" w:rsidTr="005D5552">
        <w:trPr>
          <w:cantSplit/>
          <w:trHeight w:val="187"/>
          <w:jc w:val="center"/>
          <w:ins w:id="727" w:author="Nokia" w:date="2024-05-09T17:57:00Z"/>
        </w:trPr>
        <w:tc>
          <w:tcPr>
            <w:tcW w:w="2263" w:type="dxa"/>
            <w:tcBorders>
              <w:top w:val="nil"/>
              <w:left w:val="single" w:sz="4" w:space="0" w:color="auto"/>
              <w:bottom w:val="single" w:sz="4" w:space="0" w:color="auto"/>
              <w:right w:val="single" w:sz="4" w:space="0" w:color="auto"/>
            </w:tcBorders>
            <w:shd w:val="clear" w:color="auto" w:fill="auto"/>
            <w:hideMark/>
          </w:tcPr>
          <w:p w14:paraId="04368284" w14:textId="77777777" w:rsidR="007E1EAC" w:rsidRPr="004B3A3C" w:rsidRDefault="007E1EAC" w:rsidP="005D5552">
            <w:pPr>
              <w:pStyle w:val="TAL"/>
              <w:rPr>
                <w:ins w:id="728"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3A39BC79" w14:textId="77777777" w:rsidR="007E1EAC" w:rsidRPr="004B3A3C" w:rsidRDefault="007E1EAC" w:rsidP="005D5552">
            <w:pPr>
              <w:pStyle w:val="TAC"/>
              <w:rPr>
                <w:ins w:id="729"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54004DF9" w14:textId="77777777" w:rsidR="007E1EAC" w:rsidRPr="004B3A3C" w:rsidRDefault="007E1EAC" w:rsidP="005D5552">
            <w:pPr>
              <w:pStyle w:val="TAC"/>
              <w:rPr>
                <w:ins w:id="730" w:author="Nokia" w:date="2024-05-09T17:57:00Z"/>
                <w:rFonts w:cs="v4.2.0"/>
              </w:rPr>
            </w:pPr>
            <w:ins w:id="731" w:author="Nokia" w:date="2024-05-09T17:57: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ABC2625" w14:textId="77777777" w:rsidR="007E1EAC" w:rsidRPr="004B3A3C" w:rsidRDefault="007E1EAC" w:rsidP="005D5552">
            <w:pPr>
              <w:pStyle w:val="TAC"/>
              <w:rPr>
                <w:ins w:id="732" w:author="Nokia" w:date="2024-05-09T17:57:00Z"/>
              </w:rPr>
            </w:pPr>
          </w:p>
        </w:tc>
        <w:tc>
          <w:tcPr>
            <w:tcW w:w="851" w:type="dxa"/>
            <w:tcBorders>
              <w:top w:val="nil"/>
              <w:left w:val="single" w:sz="4" w:space="0" w:color="auto"/>
              <w:bottom w:val="single" w:sz="4" w:space="0" w:color="auto"/>
              <w:right w:val="single" w:sz="4" w:space="0" w:color="auto"/>
            </w:tcBorders>
            <w:shd w:val="clear" w:color="auto" w:fill="auto"/>
            <w:hideMark/>
          </w:tcPr>
          <w:p w14:paraId="0F10275F" w14:textId="77777777" w:rsidR="007E1EAC" w:rsidRPr="004B3A3C" w:rsidRDefault="007E1EAC" w:rsidP="005D5552">
            <w:pPr>
              <w:pStyle w:val="TAC"/>
              <w:rPr>
                <w:ins w:id="733" w:author="Nokia" w:date="2024-05-09T17:57:00Z"/>
              </w:rPr>
            </w:pPr>
          </w:p>
        </w:tc>
        <w:tc>
          <w:tcPr>
            <w:tcW w:w="921" w:type="dxa"/>
            <w:tcBorders>
              <w:top w:val="nil"/>
              <w:left w:val="single" w:sz="4" w:space="0" w:color="auto"/>
              <w:bottom w:val="single" w:sz="4" w:space="0" w:color="auto"/>
              <w:right w:val="single" w:sz="4" w:space="0" w:color="auto"/>
            </w:tcBorders>
            <w:shd w:val="clear" w:color="auto" w:fill="auto"/>
            <w:hideMark/>
          </w:tcPr>
          <w:p w14:paraId="79C31763" w14:textId="77777777" w:rsidR="007E1EAC" w:rsidRPr="004B3A3C" w:rsidRDefault="007E1EAC" w:rsidP="005D5552">
            <w:pPr>
              <w:pStyle w:val="TAC"/>
              <w:rPr>
                <w:ins w:id="734" w:author="Nokia" w:date="2024-05-09T17:5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C6533CA" w14:textId="77777777" w:rsidR="007E1EAC" w:rsidRPr="004B3A3C" w:rsidRDefault="007E1EAC" w:rsidP="005D5552">
            <w:pPr>
              <w:pStyle w:val="TAC"/>
              <w:rPr>
                <w:ins w:id="735" w:author="Nokia" w:date="2024-05-09T17:57:00Z"/>
                <w:rFonts w:cs="v4.2.0"/>
              </w:rPr>
            </w:pPr>
          </w:p>
        </w:tc>
      </w:tr>
      <w:tr w:rsidR="007E1EAC" w:rsidRPr="004B3A3C" w14:paraId="52150AA3" w14:textId="77777777" w:rsidTr="005D5552">
        <w:trPr>
          <w:cantSplit/>
          <w:trHeight w:val="187"/>
          <w:jc w:val="center"/>
          <w:ins w:id="736"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2050208D" w14:textId="77777777" w:rsidR="007E1EAC" w:rsidRPr="004B3A3C" w:rsidRDefault="007E1EAC" w:rsidP="005D5552">
            <w:pPr>
              <w:pStyle w:val="TAL"/>
              <w:rPr>
                <w:ins w:id="737" w:author="Nokia" w:date="2024-05-09T17:57:00Z"/>
                <w:rFonts w:cs="v4.2.0"/>
              </w:rPr>
            </w:pPr>
          </w:p>
          <w:p w14:paraId="3CFD9452" w14:textId="77777777" w:rsidR="007E1EAC" w:rsidRPr="004B3A3C" w:rsidRDefault="007E1EAC" w:rsidP="005D5552">
            <w:pPr>
              <w:pStyle w:val="TAL"/>
              <w:rPr>
                <w:ins w:id="738" w:author="Nokia" w:date="2024-05-09T17:57:00Z"/>
              </w:rPr>
            </w:pPr>
            <w:ins w:id="739" w:author="Nokia" w:date="2024-05-09T17:57:00Z">
              <w:r>
                <w:rPr>
                  <w:rFonts w:cs="v4.2.0" w:hint="eastAsia"/>
                </w:rPr>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672FD21F" w14:textId="77777777" w:rsidR="007E1EAC" w:rsidRPr="004B3A3C" w:rsidRDefault="007E1EAC" w:rsidP="005D5552">
            <w:pPr>
              <w:pStyle w:val="TAC"/>
              <w:rPr>
                <w:ins w:id="740" w:author="Nokia" w:date="2024-05-09T17:57:00Z"/>
              </w:rPr>
            </w:pPr>
            <w:ins w:id="741" w:author="Nokia" w:date="2024-05-09T17:57: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309CE247" w14:textId="77777777" w:rsidR="007E1EAC" w:rsidRPr="004B3A3C" w:rsidRDefault="007E1EAC" w:rsidP="005D5552">
            <w:pPr>
              <w:pStyle w:val="TAC"/>
              <w:rPr>
                <w:ins w:id="742" w:author="Nokia" w:date="2024-05-09T17:57:00Z"/>
                <w:rFonts w:cs="v4.2.0"/>
              </w:rPr>
            </w:pPr>
            <w:ins w:id="743" w:author="Nokia" w:date="2024-05-09T17:57: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0DA190AB" w14:textId="77777777" w:rsidR="007E1EAC" w:rsidRPr="004B3A3C" w:rsidRDefault="007E1EAC" w:rsidP="005D5552">
            <w:pPr>
              <w:pStyle w:val="TAC"/>
              <w:rPr>
                <w:ins w:id="744" w:author="Nokia" w:date="2024-05-09T17:57:00Z"/>
              </w:rPr>
            </w:pPr>
            <w:ins w:id="745" w:author="Nokia" w:date="2024-05-09T17:5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A379F8E" w14:textId="77777777" w:rsidR="007E1EAC" w:rsidRPr="004B3A3C" w:rsidRDefault="007E1EAC" w:rsidP="005D5552">
            <w:pPr>
              <w:pStyle w:val="TAC"/>
              <w:rPr>
                <w:ins w:id="746" w:author="Nokia" w:date="2024-05-09T17:57:00Z"/>
              </w:rPr>
            </w:pPr>
            <w:ins w:id="747" w:author="Nokia" w:date="2024-05-09T17:57: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12F0BD3E" w14:textId="77777777" w:rsidR="007E1EAC" w:rsidRPr="004B3A3C" w:rsidRDefault="007E1EAC" w:rsidP="005D5552">
            <w:pPr>
              <w:pStyle w:val="TAC"/>
              <w:rPr>
                <w:ins w:id="748" w:author="Nokia" w:date="2024-05-09T17:57:00Z"/>
                <w:rFonts w:cs="v4.2.0"/>
              </w:rPr>
            </w:pPr>
            <w:ins w:id="749" w:author="Nokia" w:date="2024-05-09T17:5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989EE8" w14:textId="77777777" w:rsidR="007E1EAC" w:rsidRPr="004B3A3C" w:rsidRDefault="007E1EAC" w:rsidP="005D5552">
            <w:pPr>
              <w:pStyle w:val="TAC"/>
              <w:rPr>
                <w:ins w:id="750" w:author="Nokia" w:date="2024-05-09T17:57:00Z"/>
                <w:rFonts w:cs="v4.2.0"/>
              </w:rPr>
            </w:pPr>
            <w:ins w:id="751" w:author="Nokia" w:date="2024-05-09T17:57:00Z">
              <w:r w:rsidRPr="004B3A3C">
                <w:rPr>
                  <w:rFonts w:cs="v4.2.0"/>
                </w:rPr>
                <w:t>-108</w:t>
              </w:r>
            </w:ins>
          </w:p>
        </w:tc>
      </w:tr>
      <w:tr w:rsidR="007E1EAC" w:rsidRPr="004B3A3C" w14:paraId="46B673B3" w14:textId="77777777" w:rsidTr="005D5552">
        <w:trPr>
          <w:cantSplit/>
          <w:trHeight w:val="187"/>
          <w:jc w:val="center"/>
          <w:ins w:id="752" w:author="Nokia" w:date="2024-05-09T17:57:00Z"/>
        </w:trPr>
        <w:tc>
          <w:tcPr>
            <w:tcW w:w="2263" w:type="dxa"/>
            <w:vMerge/>
            <w:tcBorders>
              <w:left w:val="single" w:sz="4" w:space="0" w:color="auto"/>
              <w:right w:val="single" w:sz="4" w:space="0" w:color="auto"/>
            </w:tcBorders>
            <w:shd w:val="clear" w:color="auto" w:fill="auto"/>
            <w:hideMark/>
          </w:tcPr>
          <w:p w14:paraId="0C45FFB0" w14:textId="77777777" w:rsidR="007E1EAC" w:rsidRPr="004B3A3C" w:rsidRDefault="007E1EAC" w:rsidP="005D5552">
            <w:pPr>
              <w:pStyle w:val="TAL"/>
              <w:rPr>
                <w:ins w:id="753"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746EA8B3" w14:textId="77777777" w:rsidR="007E1EAC" w:rsidRPr="004B3A3C" w:rsidRDefault="007E1EAC" w:rsidP="005D5552">
            <w:pPr>
              <w:pStyle w:val="TAC"/>
              <w:rPr>
                <w:ins w:id="754"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544AC9D8" w14:textId="77777777" w:rsidR="007E1EAC" w:rsidRPr="004B3A3C" w:rsidRDefault="007E1EAC" w:rsidP="005D5552">
            <w:pPr>
              <w:pStyle w:val="TAC"/>
              <w:rPr>
                <w:ins w:id="755" w:author="Nokia" w:date="2024-05-09T17:57:00Z"/>
                <w:rFonts w:cs="v4.2.0"/>
              </w:rPr>
            </w:pPr>
            <w:ins w:id="756" w:author="Nokia" w:date="2024-05-09T17:57: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542E562F" w14:textId="77777777" w:rsidR="007E1EAC" w:rsidRPr="004B3A3C" w:rsidRDefault="007E1EAC" w:rsidP="005D5552">
            <w:pPr>
              <w:pStyle w:val="TAC"/>
              <w:rPr>
                <w:ins w:id="757" w:author="Nokia" w:date="2024-05-09T17:57:00Z"/>
                <w:rFonts w:cs="v4.2.0"/>
              </w:rPr>
            </w:pPr>
            <w:ins w:id="758" w:author="Nokia" w:date="2024-05-09T17:5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0AD2670" w14:textId="77777777" w:rsidR="007E1EAC" w:rsidRPr="004B3A3C" w:rsidRDefault="007E1EAC" w:rsidP="005D5552">
            <w:pPr>
              <w:pStyle w:val="TAC"/>
              <w:rPr>
                <w:ins w:id="759" w:author="Nokia" w:date="2024-05-09T17:57:00Z"/>
                <w:rFonts w:cs="v4.2.0"/>
              </w:rPr>
            </w:pPr>
            <w:ins w:id="760" w:author="Nokia" w:date="2024-05-09T17:57: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5DA8569A" w14:textId="77777777" w:rsidR="007E1EAC" w:rsidRPr="004B3A3C" w:rsidRDefault="007E1EAC" w:rsidP="005D5552">
            <w:pPr>
              <w:pStyle w:val="TAC"/>
              <w:rPr>
                <w:ins w:id="761" w:author="Nokia" w:date="2024-05-09T17:57:00Z"/>
                <w:rFonts w:cs="v4.2.0"/>
              </w:rPr>
            </w:pPr>
            <w:ins w:id="762" w:author="Nokia" w:date="2024-05-09T17:5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E0F2977" w14:textId="77777777" w:rsidR="007E1EAC" w:rsidRPr="004B3A3C" w:rsidRDefault="007E1EAC" w:rsidP="005D5552">
            <w:pPr>
              <w:pStyle w:val="TAC"/>
              <w:rPr>
                <w:ins w:id="763" w:author="Nokia" w:date="2024-05-09T17:57:00Z"/>
                <w:rFonts w:cs="v4.2.0"/>
              </w:rPr>
            </w:pPr>
            <w:ins w:id="764" w:author="Nokia" w:date="2024-05-09T17:57:00Z">
              <w:r w:rsidRPr="004B3A3C">
                <w:rPr>
                  <w:rFonts w:cs="v4.2.0"/>
                </w:rPr>
                <w:t>-108</w:t>
              </w:r>
            </w:ins>
          </w:p>
        </w:tc>
      </w:tr>
      <w:tr w:rsidR="007E1EAC" w:rsidRPr="004B3A3C" w14:paraId="7F4E2B06" w14:textId="77777777" w:rsidTr="005D5552">
        <w:trPr>
          <w:cantSplit/>
          <w:trHeight w:val="187"/>
          <w:jc w:val="center"/>
          <w:ins w:id="765"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60818014" w14:textId="77777777" w:rsidR="007E1EAC" w:rsidRPr="004B3A3C" w:rsidRDefault="007E1EAC" w:rsidP="005D5552">
            <w:pPr>
              <w:pStyle w:val="TAL"/>
              <w:rPr>
                <w:ins w:id="766"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631B683D" w14:textId="77777777" w:rsidR="007E1EAC" w:rsidRPr="004B3A3C" w:rsidRDefault="007E1EAC" w:rsidP="005D5552">
            <w:pPr>
              <w:pStyle w:val="TAC"/>
              <w:rPr>
                <w:ins w:id="767"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2D7AD85C" w14:textId="77777777" w:rsidR="007E1EAC" w:rsidRPr="004B3A3C" w:rsidRDefault="007E1EAC" w:rsidP="005D5552">
            <w:pPr>
              <w:pStyle w:val="TAC"/>
              <w:rPr>
                <w:ins w:id="768" w:author="Nokia" w:date="2024-05-09T17:57:00Z"/>
                <w:rFonts w:cs="v4.2.0"/>
              </w:rPr>
            </w:pPr>
            <w:ins w:id="769" w:author="Nokia" w:date="2024-05-09T17:57: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CCAFFFC" w14:textId="77777777" w:rsidR="007E1EAC" w:rsidRPr="004B3A3C" w:rsidRDefault="007E1EAC" w:rsidP="005D5552">
            <w:pPr>
              <w:pStyle w:val="TAC"/>
              <w:rPr>
                <w:ins w:id="770" w:author="Nokia" w:date="2024-05-09T17:57:00Z"/>
                <w:rFonts w:cs="v4.2.0"/>
              </w:rPr>
            </w:pPr>
            <w:ins w:id="771" w:author="Nokia" w:date="2024-05-09T17:5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2CB5A15" w14:textId="77777777" w:rsidR="007E1EAC" w:rsidRPr="004B3A3C" w:rsidRDefault="007E1EAC" w:rsidP="005D5552">
            <w:pPr>
              <w:pStyle w:val="TAC"/>
              <w:rPr>
                <w:ins w:id="772" w:author="Nokia" w:date="2024-05-09T17:57:00Z"/>
                <w:rFonts w:cs="v4.2.0"/>
              </w:rPr>
            </w:pPr>
            <w:ins w:id="773" w:author="Nokia" w:date="2024-05-09T17:57:00Z">
              <w:r w:rsidRPr="004B3A3C">
                <w:rPr>
                  <w:rFonts w:cs="v4.2.0"/>
                </w:rPr>
                <w:t>-97</w:t>
              </w:r>
            </w:ins>
          </w:p>
        </w:tc>
        <w:tc>
          <w:tcPr>
            <w:tcW w:w="921" w:type="dxa"/>
            <w:tcBorders>
              <w:top w:val="single" w:sz="4" w:space="0" w:color="auto"/>
              <w:left w:val="single" w:sz="4" w:space="0" w:color="auto"/>
              <w:bottom w:val="single" w:sz="4" w:space="0" w:color="auto"/>
              <w:right w:val="single" w:sz="4" w:space="0" w:color="auto"/>
            </w:tcBorders>
            <w:hideMark/>
          </w:tcPr>
          <w:p w14:paraId="7E4BDB46" w14:textId="77777777" w:rsidR="007E1EAC" w:rsidRPr="004B3A3C" w:rsidRDefault="007E1EAC" w:rsidP="005D5552">
            <w:pPr>
              <w:pStyle w:val="TAC"/>
              <w:rPr>
                <w:ins w:id="774" w:author="Nokia" w:date="2024-05-09T17:57:00Z"/>
                <w:rFonts w:cs="v4.2.0"/>
              </w:rPr>
            </w:pPr>
            <w:ins w:id="775" w:author="Nokia" w:date="2024-05-09T17:5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F28122D" w14:textId="77777777" w:rsidR="007E1EAC" w:rsidRPr="004B3A3C" w:rsidRDefault="007E1EAC" w:rsidP="005D5552">
            <w:pPr>
              <w:pStyle w:val="TAC"/>
              <w:rPr>
                <w:ins w:id="776" w:author="Nokia" w:date="2024-05-09T17:57:00Z"/>
                <w:rFonts w:cs="v4.2.0"/>
              </w:rPr>
            </w:pPr>
            <w:ins w:id="777" w:author="Nokia" w:date="2024-05-09T17:57:00Z">
              <w:r w:rsidRPr="004B3A3C">
                <w:rPr>
                  <w:rFonts w:cs="v4.2.0"/>
                </w:rPr>
                <w:t>-105</w:t>
              </w:r>
            </w:ins>
          </w:p>
        </w:tc>
      </w:tr>
      <w:tr w:rsidR="007E1EAC" w:rsidRPr="004B3A3C" w14:paraId="0D52D693" w14:textId="77777777" w:rsidTr="005D5552">
        <w:trPr>
          <w:cantSplit/>
          <w:trHeight w:val="187"/>
          <w:jc w:val="center"/>
          <w:ins w:id="778"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74D58DD9" w14:textId="77777777" w:rsidR="007E1EAC" w:rsidRPr="004B3A3C" w:rsidRDefault="007E1EAC" w:rsidP="005D5552">
            <w:pPr>
              <w:pStyle w:val="TAL"/>
              <w:rPr>
                <w:ins w:id="779" w:author="Nokia" w:date="2024-05-09T17:57:00Z"/>
                <w:rFonts w:cs="v4.2.0"/>
              </w:rPr>
            </w:pPr>
          </w:p>
          <w:p w14:paraId="3FAFA3A9" w14:textId="77777777" w:rsidR="007E1EAC" w:rsidRPr="004B3A3C" w:rsidRDefault="007E1EAC" w:rsidP="005D5552">
            <w:pPr>
              <w:pStyle w:val="TAL"/>
              <w:rPr>
                <w:ins w:id="780" w:author="Nokia" w:date="2024-05-09T17:57:00Z"/>
                <w:rFonts w:cs="v4.2.0"/>
              </w:rPr>
            </w:pPr>
            <w:ins w:id="781" w:author="Nokia" w:date="2024-05-09T17:57:00Z">
              <w:r w:rsidRPr="004B3A3C">
                <w:rPr>
                  <w:rFonts w:cs="v4.2.0"/>
                </w:rPr>
                <w:t>Io</w:t>
              </w:r>
            </w:ins>
          </w:p>
        </w:tc>
        <w:tc>
          <w:tcPr>
            <w:tcW w:w="1418" w:type="dxa"/>
            <w:tcBorders>
              <w:top w:val="single" w:sz="4" w:space="0" w:color="auto"/>
              <w:left w:val="single" w:sz="4" w:space="0" w:color="auto"/>
              <w:bottom w:val="single" w:sz="4" w:space="0" w:color="auto"/>
              <w:right w:val="single" w:sz="4" w:space="0" w:color="auto"/>
            </w:tcBorders>
            <w:hideMark/>
          </w:tcPr>
          <w:p w14:paraId="50265E8A" w14:textId="77777777" w:rsidR="007E1EAC" w:rsidRPr="004B3A3C" w:rsidRDefault="007E1EAC" w:rsidP="005D5552">
            <w:pPr>
              <w:pStyle w:val="TAC"/>
              <w:rPr>
                <w:ins w:id="782" w:author="Nokia" w:date="2024-05-09T17:57:00Z"/>
                <w:rFonts w:cs="v4.2.0"/>
              </w:rPr>
            </w:pPr>
            <w:ins w:id="783" w:author="Nokia" w:date="2024-05-09T17:5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B05AD4C" w14:textId="77777777" w:rsidR="007E1EAC" w:rsidRPr="004B3A3C" w:rsidRDefault="007E1EAC" w:rsidP="005D5552">
            <w:pPr>
              <w:pStyle w:val="TAC"/>
              <w:rPr>
                <w:ins w:id="784" w:author="Nokia" w:date="2024-05-09T17:57:00Z"/>
                <w:rFonts w:cs="v4.2.0"/>
              </w:rPr>
            </w:pPr>
            <w:ins w:id="785" w:author="Nokia" w:date="2024-05-09T17:57:00Z">
              <w:r w:rsidRPr="004B3A3C">
                <w:rPr>
                  <w:rFonts w:cs="v4.2.0"/>
                </w:rPr>
                <w:t>1</w:t>
              </w:r>
            </w:ins>
          </w:p>
        </w:tc>
        <w:tc>
          <w:tcPr>
            <w:tcW w:w="850" w:type="dxa"/>
            <w:vMerge w:val="restart"/>
            <w:tcBorders>
              <w:top w:val="single" w:sz="4" w:space="0" w:color="auto"/>
              <w:left w:val="single" w:sz="4" w:space="0" w:color="auto"/>
              <w:right w:val="single" w:sz="4" w:space="0" w:color="auto"/>
            </w:tcBorders>
          </w:tcPr>
          <w:p w14:paraId="53D61C4B" w14:textId="77777777" w:rsidR="007E1EAC" w:rsidRPr="004B3A3C" w:rsidRDefault="007E1EAC" w:rsidP="005D5552">
            <w:pPr>
              <w:pStyle w:val="TAC"/>
              <w:rPr>
                <w:ins w:id="786" w:author="Nokia" w:date="2024-05-09T17:57:00Z"/>
                <w:rFonts w:cs="v4.2.0"/>
              </w:rPr>
            </w:pPr>
            <w:ins w:id="787" w:author="Nokia" w:date="2024-05-09T17:57:00Z">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58084170" w14:textId="77777777" w:rsidR="007E1EAC" w:rsidRPr="004B3A3C" w:rsidRDefault="007E1EAC" w:rsidP="005D5552">
            <w:pPr>
              <w:pStyle w:val="TAC"/>
              <w:rPr>
                <w:ins w:id="788" w:author="Nokia" w:date="2024-05-09T17:57:00Z"/>
                <w:rFonts w:cs="v4.2.0"/>
              </w:rPr>
            </w:pPr>
            <w:ins w:id="789" w:author="Nokia" w:date="2024-05-09T17:57:00Z">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val="restart"/>
            <w:tcBorders>
              <w:top w:val="single" w:sz="4" w:space="0" w:color="auto"/>
              <w:left w:val="single" w:sz="4" w:space="0" w:color="auto"/>
              <w:right w:val="single" w:sz="4" w:space="0" w:color="auto"/>
            </w:tcBorders>
          </w:tcPr>
          <w:p w14:paraId="4FC33782" w14:textId="77777777" w:rsidR="007E1EAC" w:rsidRPr="004B3A3C" w:rsidRDefault="007E1EAC" w:rsidP="005D5552">
            <w:pPr>
              <w:pStyle w:val="TAC"/>
              <w:rPr>
                <w:ins w:id="790" w:author="Nokia" w:date="2024-05-09T17:57:00Z"/>
                <w:rFonts w:cs="v4.2.0"/>
              </w:rPr>
            </w:pPr>
            <w:ins w:id="791" w:author="Nokia" w:date="2024-05-09T17:57:00Z">
              <w:r w:rsidRPr="004B3A3C">
                <w:rPr>
                  <w:rFonts w:cs="v4.2.0" w:hint="eastAsia"/>
                </w:rPr>
                <w:t>N</w:t>
              </w:r>
              <w:r w:rsidRPr="004B3A3C">
                <w:rPr>
                  <w:rFonts w:cs="v4.2.0"/>
                </w:rPr>
                <w:t>/A</w:t>
              </w:r>
            </w:ins>
          </w:p>
        </w:tc>
        <w:tc>
          <w:tcPr>
            <w:tcW w:w="921" w:type="dxa"/>
            <w:tcBorders>
              <w:top w:val="single" w:sz="4" w:space="0" w:color="auto"/>
              <w:left w:val="single" w:sz="4" w:space="0" w:color="auto"/>
              <w:bottom w:val="single" w:sz="4" w:space="0" w:color="auto"/>
              <w:right w:val="single" w:sz="4" w:space="0" w:color="auto"/>
            </w:tcBorders>
            <w:hideMark/>
          </w:tcPr>
          <w:p w14:paraId="0F355D8E" w14:textId="77777777" w:rsidR="007E1EAC" w:rsidRPr="004B3A3C" w:rsidRDefault="007E1EAC" w:rsidP="005D5552">
            <w:pPr>
              <w:pStyle w:val="TAC"/>
              <w:rPr>
                <w:ins w:id="792" w:author="Nokia" w:date="2024-05-09T17:57:00Z"/>
                <w:rFonts w:cs="v4.2.0"/>
              </w:rPr>
            </w:pPr>
            <w:ins w:id="793" w:author="Nokia" w:date="2024-05-09T17:57:00Z">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7E1EAC" w:rsidRPr="004B3A3C" w14:paraId="3FB74A8D" w14:textId="77777777" w:rsidTr="005D5552">
        <w:trPr>
          <w:cantSplit/>
          <w:trHeight w:val="187"/>
          <w:jc w:val="center"/>
          <w:ins w:id="794" w:author="Nokia" w:date="2024-05-09T17:57:00Z"/>
        </w:trPr>
        <w:tc>
          <w:tcPr>
            <w:tcW w:w="2263" w:type="dxa"/>
            <w:vMerge/>
            <w:tcBorders>
              <w:left w:val="single" w:sz="4" w:space="0" w:color="auto"/>
              <w:right w:val="single" w:sz="4" w:space="0" w:color="auto"/>
            </w:tcBorders>
            <w:shd w:val="clear" w:color="auto" w:fill="auto"/>
            <w:hideMark/>
          </w:tcPr>
          <w:p w14:paraId="3DFE6B8B" w14:textId="77777777" w:rsidR="007E1EAC" w:rsidRPr="004B3A3C" w:rsidRDefault="007E1EAC" w:rsidP="005D5552">
            <w:pPr>
              <w:keepNext/>
              <w:keepLines/>
              <w:rPr>
                <w:ins w:id="795" w:author="Nokia" w:date="2024-05-09T17:57: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470786E" w14:textId="77777777" w:rsidR="007E1EAC" w:rsidRPr="004B3A3C" w:rsidRDefault="007E1EAC" w:rsidP="005D5552">
            <w:pPr>
              <w:pStyle w:val="TAC"/>
              <w:rPr>
                <w:ins w:id="796" w:author="Nokia" w:date="2024-05-09T17:57:00Z"/>
                <w:rFonts w:cs="v4.2.0"/>
              </w:rPr>
            </w:pPr>
            <w:ins w:id="797" w:author="Nokia" w:date="2024-05-09T17:5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49C8F1FF" w14:textId="77777777" w:rsidR="007E1EAC" w:rsidRPr="004B3A3C" w:rsidRDefault="007E1EAC" w:rsidP="005D5552">
            <w:pPr>
              <w:pStyle w:val="TAC"/>
              <w:rPr>
                <w:ins w:id="798" w:author="Nokia" w:date="2024-05-09T17:57:00Z"/>
                <w:rFonts w:cs="v4.2.0"/>
              </w:rPr>
            </w:pPr>
            <w:ins w:id="799" w:author="Nokia" w:date="2024-05-09T17:57:00Z">
              <w:r w:rsidRPr="004B3A3C">
                <w:rPr>
                  <w:rFonts w:cs="v4.2.0"/>
                </w:rPr>
                <w:t>2</w:t>
              </w:r>
            </w:ins>
          </w:p>
        </w:tc>
        <w:tc>
          <w:tcPr>
            <w:tcW w:w="850" w:type="dxa"/>
            <w:vMerge/>
            <w:tcBorders>
              <w:left w:val="single" w:sz="4" w:space="0" w:color="auto"/>
              <w:right w:val="single" w:sz="4" w:space="0" w:color="auto"/>
            </w:tcBorders>
          </w:tcPr>
          <w:p w14:paraId="3CF89BE7" w14:textId="77777777" w:rsidR="007E1EAC" w:rsidRPr="004B3A3C" w:rsidRDefault="007E1EAC" w:rsidP="005D5552">
            <w:pPr>
              <w:pStyle w:val="TAC"/>
              <w:rPr>
                <w:ins w:id="800" w:author="Nokia" w:date="2024-05-09T17:57: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881C5B6" w14:textId="77777777" w:rsidR="007E1EAC" w:rsidRPr="004B3A3C" w:rsidRDefault="007E1EAC" w:rsidP="005D5552">
            <w:pPr>
              <w:pStyle w:val="TAC"/>
              <w:rPr>
                <w:ins w:id="801" w:author="Nokia" w:date="2024-05-09T17:57:00Z"/>
                <w:rFonts w:cs="v4.2.0"/>
              </w:rPr>
            </w:pPr>
            <w:ins w:id="802" w:author="Nokia" w:date="2024-05-09T17:57:00Z">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tcBorders>
              <w:left w:val="single" w:sz="4" w:space="0" w:color="auto"/>
              <w:right w:val="single" w:sz="4" w:space="0" w:color="auto"/>
            </w:tcBorders>
          </w:tcPr>
          <w:p w14:paraId="158A93F6" w14:textId="77777777" w:rsidR="007E1EAC" w:rsidRPr="004B3A3C" w:rsidRDefault="007E1EAC" w:rsidP="005D5552">
            <w:pPr>
              <w:pStyle w:val="TAC"/>
              <w:rPr>
                <w:ins w:id="803" w:author="Nokia" w:date="2024-05-09T17:57: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005B0ABB" w14:textId="77777777" w:rsidR="007E1EAC" w:rsidRPr="004B3A3C" w:rsidRDefault="007E1EAC" w:rsidP="005D5552">
            <w:pPr>
              <w:pStyle w:val="TAC"/>
              <w:rPr>
                <w:ins w:id="804" w:author="Nokia" w:date="2024-05-09T17:57:00Z"/>
                <w:rFonts w:cs="v4.2.0"/>
              </w:rPr>
            </w:pPr>
            <w:ins w:id="805" w:author="Nokia" w:date="2024-05-09T17:57:00Z">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7E1EAC" w:rsidRPr="004B3A3C" w14:paraId="19E6FE9B" w14:textId="77777777" w:rsidTr="005D5552">
        <w:trPr>
          <w:cantSplit/>
          <w:trHeight w:val="187"/>
          <w:jc w:val="center"/>
          <w:ins w:id="806"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75B3D9EA" w14:textId="77777777" w:rsidR="007E1EAC" w:rsidRPr="004B3A3C" w:rsidRDefault="007E1EAC" w:rsidP="005D5552">
            <w:pPr>
              <w:keepNext/>
              <w:keepLines/>
              <w:rPr>
                <w:ins w:id="807" w:author="Nokia" w:date="2024-05-09T17:57: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FBBD44E" w14:textId="77777777" w:rsidR="007E1EAC" w:rsidRPr="004B3A3C" w:rsidRDefault="007E1EAC" w:rsidP="005D5552">
            <w:pPr>
              <w:pStyle w:val="TAC"/>
              <w:rPr>
                <w:ins w:id="808" w:author="Nokia" w:date="2024-05-09T17:57:00Z"/>
                <w:rFonts w:cs="v4.2.0"/>
              </w:rPr>
            </w:pPr>
            <w:ins w:id="809" w:author="Nokia" w:date="2024-05-09T17:57:00Z">
              <w:r>
                <w:rPr>
                  <w:rFonts w:cs="v4.2.0"/>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33CC7633" w14:textId="77777777" w:rsidR="007E1EAC" w:rsidRPr="004B3A3C" w:rsidRDefault="007E1EAC" w:rsidP="005D5552">
            <w:pPr>
              <w:pStyle w:val="TAC"/>
              <w:rPr>
                <w:ins w:id="810" w:author="Nokia" w:date="2024-05-09T17:57:00Z"/>
                <w:rFonts w:cs="v4.2.0"/>
              </w:rPr>
            </w:pPr>
            <w:ins w:id="811" w:author="Nokia" w:date="2024-05-09T17:57:00Z">
              <w:r w:rsidRPr="004B3A3C">
                <w:rPr>
                  <w:rFonts w:cs="v4.2.0"/>
                </w:rPr>
                <w:t>3</w:t>
              </w:r>
            </w:ins>
          </w:p>
        </w:tc>
        <w:tc>
          <w:tcPr>
            <w:tcW w:w="850" w:type="dxa"/>
            <w:vMerge/>
            <w:tcBorders>
              <w:left w:val="single" w:sz="4" w:space="0" w:color="auto"/>
              <w:bottom w:val="single" w:sz="4" w:space="0" w:color="auto"/>
              <w:right w:val="single" w:sz="4" w:space="0" w:color="auto"/>
            </w:tcBorders>
          </w:tcPr>
          <w:p w14:paraId="45DF4F67" w14:textId="77777777" w:rsidR="007E1EAC" w:rsidRPr="004B3A3C" w:rsidRDefault="007E1EAC" w:rsidP="005D5552">
            <w:pPr>
              <w:pStyle w:val="TAC"/>
              <w:rPr>
                <w:ins w:id="812" w:author="Nokia" w:date="2024-05-09T17:57: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2F60A32" w14:textId="77777777" w:rsidR="007E1EAC" w:rsidRPr="004B3A3C" w:rsidRDefault="007E1EAC" w:rsidP="005D5552">
            <w:pPr>
              <w:pStyle w:val="TAC"/>
              <w:rPr>
                <w:ins w:id="813" w:author="Nokia" w:date="2024-05-09T17:57:00Z"/>
                <w:rFonts w:cs="v4.2.0"/>
              </w:rPr>
            </w:pPr>
            <w:ins w:id="814" w:author="Nokia" w:date="2024-05-09T17:57:00Z">
              <w:r w:rsidRPr="005331E5">
                <w:rPr>
                  <w:rFonts w:cs="v4.2.0"/>
                </w:rPr>
                <w:t>-60.5</w:t>
              </w:r>
              <w:r>
                <w:rPr>
                  <w:rFonts w:cs="v4.2.0" w:hint="eastAsia"/>
                  <w:lang w:eastAsia="zh-CN"/>
                </w:rPr>
                <w:t>9</w:t>
              </w:r>
            </w:ins>
          </w:p>
        </w:tc>
        <w:tc>
          <w:tcPr>
            <w:tcW w:w="921" w:type="dxa"/>
            <w:vMerge/>
            <w:tcBorders>
              <w:left w:val="single" w:sz="4" w:space="0" w:color="auto"/>
              <w:bottom w:val="single" w:sz="4" w:space="0" w:color="auto"/>
              <w:right w:val="single" w:sz="4" w:space="0" w:color="auto"/>
            </w:tcBorders>
          </w:tcPr>
          <w:p w14:paraId="53F1E998" w14:textId="77777777" w:rsidR="007E1EAC" w:rsidRPr="004B3A3C" w:rsidRDefault="007E1EAC" w:rsidP="005D5552">
            <w:pPr>
              <w:pStyle w:val="TAC"/>
              <w:rPr>
                <w:ins w:id="815" w:author="Nokia" w:date="2024-05-09T17:57: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029B465D" w14:textId="77777777" w:rsidR="007E1EAC" w:rsidRPr="004B3A3C" w:rsidRDefault="007E1EAC" w:rsidP="005D5552">
            <w:pPr>
              <w:pStyle w:val="TAC"/>
              <w:rPr>
                <w:ins w:id="816" w:author="Nokia" w:date="2024-05-09T17:57:00Z"/>
                <w:rFonts w:cs="v4.2.0"/>
              </w:rPr>
            </w:pPr>
            <w:ins w:id="817" w:author="Nokia" w:date="2024-05-09T17:57:00Z">
              <w:r w:rsidRPr="005331E5">
                <w:rPr>
                  <w:rFonts w:cs="v4.2.0"/>
                </w:rPr>
                <w:t>-60.5</w:t>
              </w:r>
              <w:r>
                <w:rPr>
                  <w:rFonts w:cs="v4.2.0" w:hint="eastAsia"/>
                  <w:lang w:eastAsia="zh-CN"/>
                </w:rPr>
                <w:t>9</w:t>
              </w:r>
            </w:ins>
          </w:p>
        </w:tc>
      </w:tr>
      <w:tr w:rsidR="007E1EAC" w:rsidRPr="004B3A3C" w14:paraId="508B3E94" w14:textId="77777777" w:rsidTr="005D5552">
        <w:trPr>
          <w:cantSplit/>
          <w:trHeight w:val="187"/>
          <w:jc w:val="center"/>
          <w:ins w:id="818"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4DC24937" w14:textId="77777777" w:rsidR="007E1EAC" w:rsidRPr="004B3A3C" w:rsidRDefault="007E1EAC" w:rsidP="005D5552">
            <w:pPr>
              <w:pStyle w:val="TAL"/>
              <w:rPr>
                <w:ins w:id="819" w:author="Nokia" w:date="2024-05-09T17:57:00Z"/>
              </w:rPr>
            </w:pPr>
            <w:ins w:id="820" w:author="Nokia" w:date="2024-05-09T17:57:00Z">
              <w:r w:rsidRPr="004B3A3C">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17FA9B5" w14:textId="77777777" w:rsidR="007E1EAC" w:rsidRPr="004B3A3C" w:rsidRDefault="007E1EAC" w:rsidP="005D5552">
            <w:pPr>
              <w:pStyle w:val="TAC"/>
              <w:rPr>
                <w:ins w:id="821"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099E5FB8" w14:textId="77777777" w:rsidR="007E1EAC" w:rsidRPr="004B3A3C" w:rsidRDefault="007E1EAC" w:rsidP="005D5552">
            <w:pPr>
              <w:pStyle w:val="TAC"/>
              <w:rPr>
                <w:ins w:id="822" w:author="Nokia" w:date="2024-05-09T17:57:00Z"/>
                <w:rFonts w:cs="v4.2.0"/>
              </w:rPr>
            </w:pPr>
            <w:ins w:id="823" w:author="Nokia" w:date="2024-05-09T17:57:00Z">
              <w:r w:rsidRPr="004B3A3C">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BCADCF4" w14:textId="77777777" w:rsidR="007E1EAC" w:rsidRPr="004B3A3C" w:rsidRDefault="007E1EAC" w:rsidP="005D5552">
            <w:pPr>
              <w:pStyle w:val="TAC"/>
              <w:rPr>
                <w:ins w:id="824" w:author="Nokia" w:date="2024-05-09T17:57:00Z"/>
                <w:rFonts w:cs="v4.2.0"/>
              </w:rPr>
            </w:pPr>
            <w:ins w:id="825" w:author="Nokia" w:date="2024-05-09T17:57:00Z">
              <w:r w:rsidRPr="004B3A3C">
                <w:rPr>
                  <w:rFonts w:cs="v4.2.0"/>
                </w:rPr>
                <w:t>AWGN</w:t>
              </w:r>
            </w:ins>
          </w:p>
        </w:tc>
      </w:tr>
      <w:tr w:rsidR="007E1EAC" w:rsidRPr="004B3A3C" w14:paraId="4455077B" w14:textId="77777777" w:rsidTr="005D5552">
        <w:trPr>
          <w:cantSplit/>
          <w:trHeight w:val="187"/>
          <w:jc w:val="center"/>
          <w:ins w:id="826" w:author="Nokia" w:date="2024-05-09T17:57:00Z"/>
        </w:trPr>
        <w:tc>
          <w:tcPr>
            <w:tcW w:w="8613" w:type="dxa"/>
            <w:gridSpan w:val="7"/>
            <w:tcBorders>
              <w:top w:val="single" w:sz="4" w:space="0" w:color="auto"/>
              <w:left w:val="single" w:sz="4" w:space="0" w:color="auto"/>
              <w:bottom w:val="single" w:sz="4" w:space="0" w:color="auto"/>
              <w:right w:val="single" w:sz="4" w:space="0" w:color="auto"/>
            </w:tcBorders>
            <w:hideMark/>
          </w:tcPr>
          <w:p w14:paraId="08EC879D" w14:textId="1645AB0C" w:rsidR="007E1EAC" w:rsidRPr="004B3A3C" w:rsidRDefault="007E1EAC" w:rsidP="005D5552">
            <w:pPr>
              <w:pStyle w:val="TAN"/>
              <w:rPr>
                <w:ins w:id="827" w:author="Nokia" w:date="2024-05-09T17:57:00Z"/>
              </w:rPr>
            </w:pPr>
            <w:ins w:id="828" w:author="Nokia" w:date="2024-05-09T17:57:00Z">
              <w:r w:rsidRPr="004B3A3C">
                <w:t>Note 1:</w:t>
              </w:r>
              <w:r w:rsidRPr="004B3A3C">
                <w:tab/>
              </w:r>
            </w:ins>
            <w:ins w:id="829" w:author="Nokia" w:date="2024-07-31T18:44:00Z" w16du:dateUtc="2024-07-31T16:44:00Z">
              <w:r w:rsidR="00AE3CEF" w:rsidRPr="00546ACA">
                <w:rPr>
                  <w:rFonts w:eastAsiaTheme="minorEastAsia"/>
                </w:rPr>
                <w:t xml:space="preserve">OCNG shall be used such that both cells are fully </w:t>
              </w:r>
              <w:proofErr w:type="gramStart"/>
              <w:r w:rsidR="00AE3CEF" w:rsidRPr="00546ACA">
                <w:rPr>
                  <w:rFonts w:eastAsiaTheme="minorEastAsia"/>
                </w:rPr>
                <w:t>allocated</w:t>
              </w:r>
              <w:proofErr w:type="gramEnd"/>
              <w:r w:rsidR="00AE3CEF" w:rsidRPr="00546ACA">
                <w:rPr>
                  <w:rFonts w:eastAsiaTheme="minorEastAsia"/>
                </w:rPr>
                <w:t xml:space="preserve"> and a constant total transmitted power spectral density is achieved for all OFDM symbols.</w:t>
              </w:r>
            </w:ins>
          </w:p>
          <w:p w14:paraId="751B4F53" w14:textId="77777777" w:rsidR="007E1EAC" w:rsidRPr="004B3A3C" w:rsidRDefault="007E1EAC" w:rsidP="005D5552">
            <w:pPr>
              <w:pStyle w:val="TAN"/>
              <w:rPr>
                <w:ins w:id="830" w:author="Nokia" w:date="2024-05-09T17:57:00Z"/>
              </w:rPr>
            </w:pPr>
            <w:ins w:id="831" w:author="Nokia" w:date="2024-05-09T17:57: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54085B7F" wp14:editId="5FAB03C8">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03BE5391" w14:textId="77777777" w:rsidR="007E1EAC" w:rsidRDefault="007E1EAC" w:rsidP="005D5552">
            <w:pPr>
              <w:pStyle w:val="TAN"/>
              <w:rPr>
                <w:ins w:id="832" w:author="Nokia" w:date="2024-07-31T18:44:00Z" w16du:dateUtc="2024-07-31T16:44:00Z"/>
              </w:rPr>
            </w:pPr>
            <w:ins w:id="833" w:author="Nokia" w:date="2024-05-09T17:57:00Z">
              <w:r w:rsidRPr="004B3A3C">
                <w:t>Note 3:</w:t>
              </w:r>
              <w:r w:rsidRPr="004B3A3C">
                <w:tab/>
              </w:r>
              <w:r>
                <w:rPr>
                  <w:rFonts w:hint="eastAsia"/>
                  <w:lang w:eastAsia="zh-CN"/>
                </w:rPr>
                <w:t>PRP</w:t>
              </w:r>
              <w:r w:rsidRPr="004B3A3C">
                <w:t xml:space="preserve"> levels have been derived from other parameters for information purposes. They are not settable parameters themselves.</w:t>
              </w:r>
            </w:ins>
          </w:p>
          <w:p w14:paraId="33BF1352" w14:textId="7AE95D74" w:rsidR="00AE3CEF" w:rsidRPr="004B3A3C" w:rsidRDefault="00AE3CEF" w:rsidP="00AE3CEF">
            <w:pPr>
              <w:pStyle w:val="TAN"/>
              <w:rPr>
                <w:ins w:id="834" w:author="Nokia" w:date="2024-05-09T17:57:00Z"/>
              </w:rPr>
            </w:pPr>
            <w:ins w:id="835" w:author="Nokia" w:date="2024-07-31T18:44:00Z" w16du:dateUtc="2024-07-31T16:44:00Z">
              <w:r w:rsidRPr="00546ACA">
                <w:t>Note 4:</w:t>
              </w:r>
              <w:r w:rsidRPr="00546ACA">
                <w:tab/>
                <w:t>The resources for uplink transmission are assigned to the UE prior to the start of time period T2</w:t>
              </w:r>
              <w:r w:rsidRPr="004B3A3C">
                <w:t>.</w:t>
              </w:r>
            </w:ins>
          </w:p>
        </w:tc>
      </w:tr>
    </w:tbl>
    <w:p w14:paraId="0D0CD998" w14:textId="77777777" w:rsidR="007E1EAC" w:rsidRPr="004B3A3C" w:rsidRDefault="007E1EAC" w:rsidP="007E1EAC">
      <w:pPr>
        <w:rPr>
          <w:ins w:id="836" w:author="Nokia" w:date="2024-05-09T17:57:00Z"/>
        </w:rPr>
      </w:pPr>
    </w:p>
    <w:p w14:paraId="410462E0" w14:textId="6BB9FACC" w:rsidR="007E1EAC" w:rsidRPr="004B3A3C" w:rsidRDefault="007E1EAC" w:rsidP="007E1EAC">
      <w:pPr>
        <w:pStyle w:val="Heading5"/>
        <w:rPr>
          <w:ins w:id="837" w:author="Nokia" w:date="2024-05-09T17:57:00Z"/>
        </w:rPr>
      </w:pPr>
      <w:ins w:id="838" w:author="Nokia" w:date="2024-05-09T17:57:00Z">
        <w:r w:rsidRPr="004B3A3C">
          <w:t>A.6.</w:t>
        </w:r>
      </w:ins>
      <w:proofErr w:type="gramStart"/>
      <w:ins w:id="839" w:author="Nokia" w:date="2024-07-31T12:15:00Z" w16du:dateUtc="2024-07-31T10:15:00Z">
        <w:r w:rsidR="00B809F6">
          <w:t>8</w:t>
        </w:r>
      </w:ins>
      <w:ins w:id="840" w:author="Nokia" w:date="2024-05-09T17:57:00Z">
        <w:r w:rsidRPr="004B3A3C">
          <w:t>.</w:t>
        </w:r>
        <w:r>
          <w:t>X</w:t>
        </w:r>
        <w:r w:rsidRPr="004B3A3C">
          <w:t>.</w:t>
        </w:r>
        <w:proofErr w:type="gramEnd"/>
        <w:r w:rsidRPr="004B3A3C">
          <w:t>1.2</w:t>
        </w:r>
        <w:r w:rsidRPr="004B3A3C">
          <w:tab/>
          <w:t>Test requirements</w:t>
        </w:r>
      </w:ins>
    </w:p>
    <w:p w14:paraId="4609CA4D" w14:textId="758CD439" w:rsidR="006861EF" w:rsidRPr="00B14338" w:rsidRDefault="006861EF" w:rsidP="006861EF">
      <w:pPr>
        <w:rPr>
          <w:ins w:id="841" w:author="Nokia" w:date="2024-05-24T05:19:00Z"/>
        </w:rPr>
      </w:pPr>
      <w:ins w:id="842" w:author="Nokia" w:date="2024-05-24T05:19:00Z">
        <w:r w:rsidRPr="00B14338">
          <w:t xml:space="preserve">The DL RSCP with UE Rx-Tx time difference measurement time </w:t>
        </w:r>
      </w:ins>
      <w:ins w:id="843" w:author="Nokia" w:date="2024-07-31T18:33:00Z" w16du:dateUtc="2024-07-31T16:33:00Z">
        <w:r w:rsidR="00AE3CEF" w:rsidRPr="00546ACA">
          <w:rPr>
            <w:rFonts w:eastAsiaTheme="minorEastAsia"/>
            <w:lang w:eastAsia="zh-CN"/>
          </w:rPr>
          <w:t>in RRC_INACTIVE state</w:t>
        </w:r>
        <w:r w:rsidR="00AE3CEF" w:rsidRPr="00F418B3">
          <w:rPr>
            <w:rFonts w:eastAsiaTheme="minorEastAsia" w:hint="eastAsia"/>
            <w:lang w:eastAsia="zh-CN"/>
          </w:rPr>
          <w:t xml:space="preserve"> </w:t>
        </w:r>
      </w:ins>
      <w:ins w:id="844" w:author="Nokia" w:date="2024-05-24T05:19:00Z">
        <w:r w:rsidRPr="00B14338">
          <w:t>fulfils the requirements specified in clause </w:t>
        </w:r>
      </w:ins>
      <w:ins w:id="845" w:author="Nokia" w:date="2024-07-31T17:22:00Z" w16du:dateUtc="2024-07-31T15:22:00Z">
        <w:r w:rsidR="0041058C" w:rsidRPr="00546ACA">
          <w:t>5</w:t>
        </w:r>
      </w:ins>
      <w:ins w:id="846" w:author="Nokia" w:date="2024-05-24T05:19:00Z">
        <w:r w:rsidRPr="00546ACA">
          <w:t>.</w:t>
        </w:r>
      </w:ins>
      <w:ins w:id="847" w:author="Nokia" w:date="2024-07-31T17:22:00Z" w16du:dateUtc="2024-07-31T15:22:00Z">
        <w:r w:rsidR="0041058C" w:rsidRPr="00546ACA">
          <w:t>6</w:t>
        </w:r>
      </w:ins>
      <w:ins w:id="848" w:author="Nokia" w:date="2024-05-24T05:19:00Z">
        <w:r w:rsidRPr="00546ACA">
          <w:t>.8</w:t>
        </w:r>
        <w:r w:rsidRPr="00B14338">
          <w:t>.</w:t>
        </w:r>
      </w:ins>
    </w:p>
    <w:p w14:paraId="00A2D301" w14:textId="54523018" w:rsidR="006861EF" w:rsidRPr="006861EF" w:rsidRDefault="006861EF" w:rsidP="006861EF">
      <w:pPr>
        <w:rPr>
          <w:ins w:id="849" w:author="Nokia" w:date="2024-05-24T05:19:00Z"/>
        </w:rPr>
      </w:pPr>
      <w:ins w:id="850" w:author="Nokia" w:date="2024-05-24T05:19:00Z">
        <w:r w:rsidRPr="00B14338">
          <w:t xml:space="preserve">The UE shall perform and report the DL RSCP and UE Rx-Tx time difference measurements for Cell 1 and Cell 2 within the specified DL RSCP with UE Rx-Tx time difference measurement time specified in clause </w:t>
        </w:r>
      </w:ins>
      <w:ins w:id="851" w:author="Nokia" w:date="2024-07-31T18:36:00Z" w16du:dateUtc="2024-07-31T16:36:00Z">
        <w:r w:rsidR="00AE3CEF" w:rsidRPr="00546ACA">
          <w:t>5</w:t>
        </w:r>
      </w:ins>
      <w:ins w:id="852" w:author="Nokia" w:date="2024-05-24T05:19:00Z">
        <w:r w:rsidRPr="00546ACA">
          <w:t>.</w:t>
        </w:r>
      </w:ins>
      <w:ins w:id="853" w:author="Nokia" w:date="2024-07-31T18:36:00Z" w16du:dateUtc="2024-07-31T16:36:00Z">
        <w:r w:rsidR="00AE3CEF" w:rsidRPr="00546ACA">
          <w:t>6</w:t>
        </w:r>
      </w:ins>
      <w:ins w:id="854" w:author="Nokia" w:date="2024-05-24T05:19:00Z">
        <w:r w:rsidRPr="00546ACA">
          <w:t>.8</w:t>
        </w:r>
        <w:r w:rsidRPr="00B14338">
          <w:t xml:space="preserve"> starting from the beginning of time interval T2.</w:t>
        </w:r>
      </w:ins>
    </w:p>
    <w:p w14:paraId="0185777A" w14:textId="5247E7C4" w:rsidR="006861EF" w:rsidRPr="006861EF" w:rsidRDefault="006861EF" w:rsidP="006861EF">
      <w:pPr>
        <w:pStyle w:val="NO"/>
        <w:rPr>
          <w:ins w:id="855" w:author="Nokia" w:date="2024-05-24T05:19:00Z"/>
        </w:rPr>
      </w:pPr>
      <w:ins w:id="856" w:author="Nokia" w:date="2024-05-24T05:19:00Z">
        <w:r w:rsidRPr="006861EF">
          <w:rPr>
            <w:rFonts w:eastAsiaTheme="minorEastAsia"/>
          </w:rPr>
          <w:t>NOTE:</w:t>
        </w:r>
        <w:r w:rsidRPr="006861EF">
          <w:rPr>
            <w:rFonts w:eastAsiaTheme="minorEastAsia"/>
          </w:rPr>
          <w:tab/>
          <w:t xml:space="preserve">The actual overall delays measured in the test may be </w:t>
        </w:r>
        <w:r w:rsidRPr="0060220C">
          <w:rPr>
            <w:rFonts w:eastAsiaTheme="minorEastAsia"/>
          </w:rPr>
          <w:t>higher</w:t>
        </w:r>
        <w:r w:rsidRPr="006861EF">
          <w:rPr>
            <w:rFonts w:eastAsiaTheme="minorEastAsia"/>
          </w:rPr>
          <w:t xml:space="preserve"> than the </w:t>
        </w:r>
        <w:r w:rsidRPr="006861EF">
          <w:rPr>
            <w:rFonts w:eastAsiaTheme="minorEastAsia" w:hint="eastAsia"/>
          </w:rPr>
          <w:t>time duration</w:t>
        </w:r>
        <w:r w:rsidRPr="006861EF">
          <w:rPr>
            <w:rFonts w:eastAsiaTheme="minorEastAsia"/>
          </w:rPr>
          <w:t xml:space="preserve"> above because of </w:t>
        </w:r>
      </w:ins>
      <w:ins w:id="857" w:author="Nokia" w:date="2024-07-31T18:38:00Z" w16du:dateUtc="2024-07-31T16:38:00Z">
        <w:r w:rsidR="00AE3CEF" w:rsidRPr="00546ACA">
          <w:t>the uncertainty in acquiring the first available PRACH occasion to transition to RRC_CONNECTED state to report the measurements</w:t>
        </w:r>
      </w:ins>
      <w:ins w:id="858" w:author="Nokia" w:date="2024-05-24T05:19:00Z">
        <w:r w:rsidRPr="00546ACA">
          <w:rPr>
            <w:rFonts w:eastAsiaTheme="minorEastAsia"/>
          </w:rPr>
          <w:t>.</w:t>
        </w:r>
      </w:ins>
    </w:p>
    <w:p w14:paraId="784539F1" w14:textId="55B69A33" w:rsidR="006861EF" w:rsidRPr="004B3A3C" w:rsidRDefault="006861EF" w:rsidP="006861EF">
      <w:pPr>
        <w:rPr>
          <w:ins w:id="859" w:author="Nokia" w:date="2024-05-24T05:19:00Z"/>
        </w:rPr>
      </w:pPr>
      <w:ins w:id="860" w:author="Nokia" w:date="2024-05-24T05:19:00Z">
        <w:r w:rsidRPr="006861EF">
          <w:t>The rate of the correct events for each neighbour cell observed during repeated tests shall be at least 90%</w:t>
        </w:r>
      </w:ins>
      <w:ins w:id="861" w:author="Nokia" w:date="2024-07-31T18:40:00Z" w16du:dateUtc="2024-07-31T16:40:00Z">
        <w:r w:rsidR="00AE3CEF">
          <w:t xml:space="preserve">, </w:t>
        </w:r>
        <w:r w:rsidR="00AE3CEF" w:rsidRPr="00546ACA">
          <w:t>where t</w:t>
        </w:r>
      </w:ins>
      <w:ins w:id="862" w:author="Nokia" w:date="2024-05-24T05:19:00Z">
        <w:r w:rsidRPr="00546ACA">
          <w:t xml:space="preserve">he reported DL RSCP measurement </w:t>
        </w:r>
      </w:ins>
      <w:ins w:id="863" w:author="Nokia" w:date="2024-07-31T18:40:00Z" w16du:dateUtc="2024-07-31T16:40:00Z">
        <w:r w:rsidR="00AE3CEF" w:rsidRPr="00546ACA">
          <w:t>for each co</w:t>
        </w:r>
      </w:ins>
      <w:ins w:id="864" w:author="Nokia" w:date="2024-07-31T18:41:00Z" w16du:dateUtc="2024-07-31T16:41:00Z">
        <w:r w:rsidR="00AE3CEF" w:rsidRPr="00546ACA">
          <w:t>rrect event</w:t>
        </w:r>
        <w:r w:rsidR="00AE3CEF">
          <w:t xml:space="preserve"> </w:t>
        </w:r>
      </w:ins>
      <w:ins w:id="865" w:author="Nokia" w:date="2024-05-24T05:19:00Z">
        <w:r w:rsidRPr="00B14338">
          <w:t xml:space="preserve">shall be within the DL RSCP reporting range specified in clause </w:t>
        </w:r>
        <w:r w:rsidRPr="0060220C">
          <w:t>10.1.Z1</w:t>
        </w:r>
        <w:r w:rsidRPr="00B14338">
          <w:t xml:space="preserve"> and the reported UE Rx-Tx measurement </w:t>
        </w:r>
      </w:ins>
      <w:ins w:id="866" w:author="Nokia" w:date="2024-07-31T18:41:00Z" w16du:dateUtc="2024-07-31T16:41:00Z">
        <w:r w:rsidR="00AE3CEF" w:rsidRPr="00546ACA">
          <w:t>for each correct event</w:t>
        </w:r>
        <w:r w:rsidR="00AE3CEF">
          <w:t xml:space="preserve"> </w:t>
        </w:r>
      </w:ins>
      <w:ins w:id="867" w:author="Nokia" w:date="2024-05-24T05:19:00Z">
        <w:r w:rsidRPr="00B14338">
          <w:t>shall be within the UE Rx-Tx reporting range specified in clause 10.1.25.</w:t>
        </w:r>
      </w:ins>
    </w:p>
    <w:p w14:paraId="4BB44B45" w14:textId="6F9CF6A7" w:rsidR="005D6DBA" w:rsidRDefault="005D6DBA" w:rsidP="005D6DBA">
      <w:pPr>
        <w:jc w:val="center"/>
        <w:rPr>
          <w:rFonts w:cs="v3.7.0"/>
          <w:b/>
          <w:bCs/>
          <w:color w:val="FF0000"/>
          <w:sz w:val="28"/>
          <w:szCs w:val="28"/>
        </w:rPr>
      </w:pPr>
      <w:r w:rsidRPr="00AE02F2">
        <w:rPr>
          <w:rFonts w:cs="v3.7.0"/>
          <w:b/>
          <w:bCs/>
          <w:color w:val="FF0000"/>
          <w:sz w:val="28"/>
          <w:szCs w:val="28"/>
        </w:rPr>
        <w:t xml:space="preserve">--- End of change </w:t>
      </w:r>
      <w:r w:rsidR="00B809F6">
        <w:rPr>
          <w:rFonts w:cs="v3.7.0"/>
          <w:b/>
          <w:bCs/>
          <w:color w:val="FF0000"/>
          <w:sz w:val="28"/>
          <w:szCs w:val="28"/>
        </w:rPr>
        <w:t>1</w:t>
      </w:r>
      <w:r w:rsidRPr="00AE02F2">
        <w:rPr>
          <w:rFonts w:cs="v3.7.0"/>
          <w:b/>
          <w:bCs/>
          <w:color w:val="FF0000"/>
          <w:sz w:val="28"/>
          <w:szCs w:val="28"/>
        </w:rPr>
        <w:t xml:space="preserve"> ---</w:t>
      </w:r>
    </w:p>
    <w:p w14:paraId="41A3BB46" w14:textId="77777777" w:rsidR="005D6DBA" w:rsidRDefault="005D6DBA" w:rsidP="005D6DBA">
      <w:pPr>
        <w:jc w:val="center"/>
        <w:rPr>
          <w:rFonts w:cs="v3.7.0"/>
          <w:b/>
          <w:bCs/>
          <w:color w:val="FF0000"/>
          <w:sz w:val="28"/>
          <w:szCs w:val="28"/>
        </w:rPr>
      </w:pPr>
    </w:p>
    <w:p w14:paraId="638A75E2" w14:textId="2A53359F" w:rsidR="005D6DBA" w:rsidRDefault="005D6DBA" w:rsidP="005D6DBA">
      <w:pPr>
        <w:jc w:val="center"/>
        <w:rPr>
          <w:rFonts w:cs="v3.7.0"/>
          <w:b/>
          <w:bCs/>
          <w:color w:val="FF0000"/>
          <w:sz w:val="28"/>
          <w:szCs w:val="28"/>
        </w:rPr>
      </w:pPr>
      <w:r w:rsidRPr="00AE02F2">
        <w:rPr>
          <w:rFonts w:cs="v3.7.0"/>
          <w:b/>
          <w:bCs/>
          <w:color w:val="FF0000"/>
          <w:sz w:val="28"/>
          <w:szCs w:val="28"/>
        </w:rPr>
        <w:t xml:space="preserve">--- Start of change </w:t>
      </w:r>
      <w:r w:rsidR="00B809F6">
        <w:rPr>
          <w:rFonts w:cs="v3.7.0"/>
          <w:b/>
          <w:bCs/>
          <w:color w:val="FF0000"/>
          <w:sz w:val="28"/>
          <w:szCs w:val="28"/>
        </w:rPr>
        <w:t>2</w:t>
      </w:r>
      <w:r w:rsidRPr="00AE02F2">
        <w:rPr>
          <w:rFonts w:cs="v3.7.0"/>
          <w:b/>
          <w:bCs/>
          <w:color w:val="FF0000"/>
          <w:sz w:val="28"/>
          <w:szCs w:val="28"/>
        </w:rPr>
        <w:t xml:space="preserve"> ---</w:t>
      </w:r>
    </w:p>
    <w:p w14:paraId="5776F13A" w14:textId="2171E1DF" w:rsidR="00CE7303" w:rsidRPr="00E56099" w:rsidRDefault="00CE7303" w:rsidP="00CE7303">
      <w:pPr>
        <w:keepNext/>
        <w:keepLines/>
        <w:overflowPunct w:val="0"/>
        <w:autoSpaceDE w:val="0"/>
        <w:autoSpaceDN w:val="0"/>
        <w:adjustRightInd w:val="0"/>
        <w:spacing w:before="120"/>
        <w:ind w:left="1134" w:hanging="1134"/>
        <w:textAlignment w:val="baseline"/>
        <w:outlineLvl w:val="2"/>
        <w:rPr>
          <w:ins w:id="868" w:author="Nokia" w:date="2024-05-10T18:46:00Z"/>
          <w:rFonts w:ascii="Arial" w:hAnsi="Arial"/>
          <w:sz w:val="28"/>
          <w:lang w:eastAsia="en-GB"/>
        </w:rPr>
      </w:pPr>
      <w:ins w:id="869" w:author="Nokia" w:date="2024-05-10T18:46:00Z">
        <w:r w:rsidRPr="00E56099">
          <w:rPr>
            <w:rFonts w:ascii="Arial" w:hAnsi="Arial"/>
            <w:sz w:val="28"/>
            <w:lang w:eastAsia="en-GB"/>
          </w:rPr>
          <w:t>A.7.</w:t>
        </w:r>
      </w:ins>
      <w:ins w:id="870" w:author="Nokia" w:date="2024-07-31T12:15:00Z" w16du:dateUtc="2024-07-31T10:15:00Z">
        <w:r w:rsidR="00B809F6">
          <w:rPr>
            <w:rFonts w:ascii="Arial" w:hAnsi="Arial"/>
            <w:sz w:val="28"/>
            <w:lang w:eastAsia="en-GB"/>
          </w:rPr>
          <w:t>8</w:t>
        </w:r>
      </w:ins>
      <w:ins w:id="871" w:author="Nokia" w:date="2024-05-10T18:46:00Z">
        <w:r w:rsidRPr="00E56099">
          <w:rPr>
            <w:rFonts w:ascii="Arial" w:hAnsi="Arial"/>
            <w:sz w:val="28"/>
            <w:lang w:eastAsia="en-GB"/>
          </w:rPr>
          <w:t>.</w:t>
        </w:r>
        <w:r>
          <w:rPr>
            <w:rFonts w:ascii="Arial" w:hAnsi="Arial"/>
            <w:sz w:val="28"/>
            <w:lang w:eastAsia="en-GB"/>
          </w:rPr>
          <w:t>X</w:t>
        </w:r>
        <w:r w:rsidRPr="00E56099">
          <w:rPr>
            <w:rFonts w:ascii="Arial" w:hAnsi="Arial"/>
            <w:sz w:val="28"/>
            <w:lang w:eastAsia="en-GB"/>
          </w:rPr>
          <w:tab/>
        </w:r>
        <w:r>
          <w:rPr>
            <w:rFonts w:ascii="Arial" w:hAnsi="Arial"/>
            <w:sz w:val="28"/>
            <w:lang w:eastAsia="en-GB"/>
          </w:rPr>
          <w:t xml:space="preserve">DL RSCP with </w:t>
        </w:r>
        <w:r w:rsidRPr="00E56099">
          <w:rPr>
            <w:rFonts w:ascii="Arial" w:hAnsi="Arial"/>
            <w:sz w:val="28"/>
            <w:lang w:eastAsia="en-GB"/>
          </w:rPr>
          <w:t>UE Rx-Tx time difference measurements</w:t>
        </w:r>
        <w:r>
          <w:rPr>
            <w:rFonts w:ascii="Arial" w:hAnsi="Arial"/>
            <w:sz w:val="28"/>
            <w:lang w:eastAsia="en-GB"/>
          </w:rPr>
          <w:t xml:space="preserve"> </w:t>
        </w:r>
      </w:ins>
      <w:ins w:id="872" w:author="Nokia" w:date="2024-07-31T12:16:00Z" w16du:dateUtc="2024-07-31T10:16:00Z">
        <w:r w:rsidR="00B809F6" w:rsidRPr="00B809F6">
          <w:rPr>
            <w:rFonts w:ascii="Arial" w:hAnsi="Arial"/>
            <w:sz w:val="28"/>
            <w:lang w:eastAsia="en-GB"/>
          </w:rPr>
          <w:t xml:space="preserve">in </w:t>
        </w:r>
        <w:r w:rsidR="00B809F6" w:rsidRPr="00546ACA">
          <w:rPr>
            <w:rFonts w:ascii="Arial" w:hAnsi="Arial"/>
            <w:sz w:val="28"/>
            <w:lang w:eastAsia="en-GB"/>
          </w:rPr>
          <w:t>RRC_INACTIVE</w:t>
        </w:r>
        <w:r w:rsidR="00B809F6" w:rsidRPr="00B809F6">
          <w:rPr>
            <w:rFonts w:ascii="Arial" w:hAnsi="Arial"/>
            <w:sz w:val="28"/>
            <w:lang w:eastAsia="en-GB"/>
          </w:rPr>
          <w:t xml:space="preserve"> </w:t>
        </w:r>
      </w:ins>
      <w:ins w:id="873" w:author="Nokia" w:date="2024-05-10T18:46:00Z">
        <w:r>
          <w:rPr>
            <w:rFonts w:ascii="Arial" w:hAnsi="Arial"/>
            <w:sz w:val="28"/>
            <w:lang w:eastAsia="en-GB"/>
          </w:rPr>
          <w:t>in FR2 SA</w:t>
        </w:r>
      </w:ins>
    </w:p>
    <w:p w14:paraId="09112CE5" w14:textId="432FB528" w:rsidR="00CE7303" w:rsidRPr="00E56099" w:rsidRDefault="00CE7303" w:rsidP="00CE7303">
      <w:pPr>
        <w:keepNext/>
        <w:keepLines/>
        <w:overflowPunct w:val="0"/>
        <w:autoSpaceDE w:val="0"/>
        <w:autoSpaceDN w:val="0"/>
        <w:adjustRightInd w:val="0"/>
        <w:spacing w:before="120"/>
        <w:ind w:left="1418" w:hanging="1418"/>
        <w:textAlignment w:val="baseline"/>
        <w:outlineLvl w:val="3"/>
        <w:rPr>
          <w:ins w:id="874" w:author="Nokia" w:date="2024-05-10T18:46:00Z"/>
          <w:rFonts w:ascii="Arial" w:hAnsi="Arial"/>
          <w:sz w:val="24"/>
          <w:lang w:eastAsia="en-GB"/>
        </w:rPr>
      </w:pPr>
      <w:ins w:id="875" w:author="Nokia" w:date="2024-05-10T18:46:00Z">
        <w:r w:rsidRPr="00E56099">
          <w:rPr>
            <w:rFonts w:ascii="Arial" w:hAnsi="Arial"/>
            <w:sz w:val="24"/>
            <w:lang w:eastAsia="en-GB"/>
          </w:rPr>
          <w:t>A.7.</w:t>
        </w:r>
      </w:ins>
      <w:proofErr w:type="gramStart"/>
      <w:ins w:id="876" w:author="Nokia" w:date="2024-07-31T12:15:00Z" w16du:dateUtc="2024-07-31T10:15:00Z">
        <w:r w:rsidR="00B809F6">
          <w:rPr>
            <w:rFonts w:ascii="Arial" w:hAnsi="Arial"/>
            <w:sz w:val="24"/>
            <w:lang w:eastAsia="en-GB"/>
          </w:rPr>
          <w:t>8</w:t>
        </w:r>
      </w:ins>
      <w:ins w:id="877" w:author="Nokia" w:date="2024-05-10T18:46:00Z">
        <w:r w:rsidRPr="00E56099">
          <w:rPr>
            <w:rFonts w:ascii="Arial" w:hAnsi="Arial"/>
            <w:sz w:val="24"/>
            <w:lang w:eastAsia="en-GB"/>
          </w:rPr>
          <w:t>.</w:t>
        </w:r>
        <w:r>
          <w:rPr>
            <w:rFonts w:ascii="Arial" w:hAnsi="Arial"/>
            <w:sz w:val="24"/>
            <w:lang w:eastAsia="en-GB"/>
          </w:rPr>
          <w:t>X</w:t>
        </w:r>
        <w:r w:rsidRPr="00E56099">
          <w:rPr>
            <w:rFonts w:ascii="Arial" w:hAnsi="Arial"/>
            <w:sz w:val="24"/>
            <w:lang w:eastAsia="en-GB"/>
          </w:rPr>
          <w:t>.</w:t>
        </w:r>
        <w:proofErr w:type="gramEnd"/>
        <w:r w:rsidRPr="00E56099">
          <w:rPr>
            <w:rFonts w:ascii="Arial" w:hAnsi="Arial"/>
            <w:sz w:val="24"/>
            <w:lang w:eastAsia="en-GB"/>
          </w:rPr>
          <w:t>1</w:t>
        </w:r>
        <w:r w:rsidRPr="00E56099">
          <w:rPr>
            <w:rFonts w:ascii="Arial" w:hAnsi="Arial"/>
            <w:sz w:val="24"/>
            <w:lang w:eastAsia="en-GB"/>
          </w:rPr>
          <w:tab/>
        </w:r>
        <w:r>
          <w:rPr>
            <w:rFonts w:ascii="Arial" w:hAnsi="Arial"/>
            <w:sz w:val="24"/>
            <w:lang w:eastAsia="en-GB"/>
          </w:rPr>
          <w:t xml:space="preserve">DL RSCP with </w:t>
        </w:r>
        <w:r w:rsidRPr="00E56099">
          <w:rPr>
            <w:rFonts w:ascii="Arial" w:hAnsi="Arial"/>
            <w:sz w:val="24"/>
            <w:lang w:eastAsia="en-GB"/>
          </w:rPr>
          <w:t>UE Rx-Tx time difference measurements for single positioning frequency layer in FR2 SA</w:t>
        </w:r>
      </w:ins>
    </w:p>
    <w:p w14:paraId="72F3F31A" w14:textId="718C4AFB" w:rsidR="00CE7303" w:rsidRPr="00E56099" w:rsidRDefault="00CE7303" w:rsidP="00CE7303">
      <w:pPr>
        <w:keepNext/>
        <w:keepLines/>
        <w:overflowPunct w:val="0"/>
        <w:autoSpaceDE w:val="0"/>
        <w:autoSpaceDN w:val="0"/>
        <w:adjustRightInd w:val="0"/>
        <w:spacing w:before="120"/>
        <w:ind w:left="1701" w:hanging="1701"/>
        <w:textAlignment w:val="baseline"/>
        <w:outlineLvl w:val="4"/>
        <w:rPr>
          <w:ins w:id="878" w:author="Nokia" w:date="2024-05-10T18:46:00Z"/>
          <w:rFonts w:ascii="Arial" w:hAnsi="Arial"/>
          <w:sz w:val="22"/>
          <w:lang w:eastAsia="en-GB"/>
        </w:rPr>
      </w:pPr>
      <w:ins w:id="879" w:author="Nokia" w:date="2024-05-10T18:46:00Z">
        <w:r w:rsidRPr="00E56099">
          <w:rPr>
            <w:rFonts w:ascii="Arial" w:hAnsi="Arial"/>
            <w:sz w:val="22"/>
            <w:lang w:eastAsia="en-GB"/>
          </w:rPr>
          <w:t>A.7.</w:t>
        </w:r>
      </w:ins>
      <w:proofErr w:type="gramStart"/>
      <w:ins w:id="880" w:author="Nokia" w:date="2024-07-31T12:15:00Z" w16du:dateUtc="2024-07-31T10:15:00Z">
        <w:r w:rsidR="00B809F6">
          <w:rPr>
            <w:rFonts w:ascii="Arial" w:hAnsi="Arial"/>
            <w:sz w:val="22"/>
            <w:lang w:eastAsia="en-GB"/>
          </w:rPr>
          <w:t>8</w:t>
        </w:r>
      </w:ins>
      <w:ins w:id="881" w:author="Nokia" w:date="2024-05-10T18:46:00Z">
        <w:r w:rsidRPr="00E56099">
          <w:rPr>
            <w:rFonts w:ascii="Arial" w:hAnsi="Arial"/>
            <w:sz w:val="22"/>
            <w:lang w:eastAsia="en-GB"/>
          </w:rPr>
          <w:t>.</w:t>
        </w:r>
        <w:r>
          <w:rPr>
            <w:rFonts w:ascii="Arial" w:hAnsi="Arial"/>
            <w:sz w:val="22"/>
            <w:lang w:eastAsia="en-GB"/>
          </w:rPr>
          <w:t>X</w:t>
        </w:r>
        <w:r w:rsidRPr="00E56099">
          <w:rPr>
            <w:rFonts w:ascii="Arial" w:hAnsi="Arial"/>
            <w:sz w:val="22"/>
            <w:lang w:eastAsia="en-GB"/>
          </w:rPr>
          <w:t>.</w:t>
        </w:r>
        <w:proofErr w:type="gramEnd"/>
        <w:r w:rsidRPr="00E56099">
          <w:rPr>
            <w:rFonts w:ascii="Arial" w:hAnsi="Arial"/>
            <w:sz w:val="22"/>
            <w:lang w:eastAsia="en-GB"/>
          </w:rPr>
          <w:t>1.1</w:t>
        </w:r>
        <w:r w:rsidRPr="00E56099">
          <w:rPr>
            <w:rFonts w:ascii="Arial" w:hAnsi="Arial"/>
            <w:sz w:val="22"/>
            <w:lang w:eastAsia="en-GB"/>
          </w:rPr>
          <w:tab/>
          <w:t>Test purpose and environment</w:t>
        </w:r>
      </w:ins>
    </w:p>
    <w:p w14:paraId="13C22934" w14:textId="67D0FF78" w:rsidR="00CE7303" w:rsidRPr="004B3A3C" w:rsidRDefault="00CE7303" w:rsidP="00CE7303">
      <w:pPr>
        <w:rPr>
          <w:ins w:id="882" w:author="Nokia" w:date="2024-05-10T18:46:00Z"/>
        </w:rPr>
      </w:pPr>
      <w:ins w:id="883" w:author="Nokia" w:date="2024-05-10T18:46:00Z">
        <w:r w:rsidRPr="004B3A3C">
          <w:t xml:space="preserve">The purpose of the test is to verify that the </w:t>
        </w:r>
        <w:r>
          <w:t xml:space="preserve">DL RSCP and </w:t>
        </w:r>
        <w:r w:rsidRPr="004B3A3C">
          <w:t xml:space="preserve">UE Rx-Tx </w:t>
        </w:r>
        <w:r>
          <w:t xml:space="preserve">time difference </w:t>
        </w:r>
        <w:r w:rsidRPr="004B3A3C">
          <w:t>measurement</w:t>
        </w:r>
        <w:r>
          <w:t>s</w:t>
        </w:r>
        <w:r w:rsidRPr="004B3A3C">
          <w:t xml:space="preserve"> </w:t>
        </w:r>
      </w:ins>
      <w:ins w:id="884" w:author="Nokia" w:date="2024-07-31T18:50:00Z" w16du:dateUtc="2024-07-31T16:50:00Z">
        <w:r w:rsidR="006103D9" w:rsidRPr="00546ACA">
          <w:rPr>
            <w:rFonts w:eastAsiaTheme="minorEastAsia" w:hint="eastAsia"/>
            <w:lang w:eastAsia="zh-CN"/>
          </w:rPr>
          <w:t>in RRC_INACTIVE</w:t>
        </w:r>
        <w:r w:rsidR="006103D9" w:rsidRPr="00F418B3">
          <w:rPr>
            <w:rFonts w:eastAsiaTheme="minorEastAsia" w:hint="eastAsia"/>
            <w:lang w:eastAsia="zh-CN"/>
          </w:rPr>
          <w:t xml:space="preserve"> </w:t>
        </w:r>
      </w:ins>
      <w:ins w:id="885" w:author="Nokia" w:date="2024-07-31T18:56:00Z" w16du:dateUtc="2024-07-31T16:56:00Z">
        <w:r w:rsidR="006103D9" w:rsidRPr="00546ACA">
          <w:rPr>
            <w:rFonts w:eastAsiaTheme="minorEastAsia"/>
            <w:lang w:eastAsia="zh-CN"/>
          </w:rPr>
          <w:t>state</w:t>
        </w:r>
        <w:r w:rsidR="006103D9">
          <w:rPr>
            <w:rFonts w:eastAsiaTheme="minorEastAsia"/>
            <w:lang w:eastAsia="zh-CN"/>
          </w:rPr>
          <w:t xml:space="preserve"> </w:t>
        </w:r>
      </w:ins>
      <w:ins w:id="886" w:author="Nokia" w:date="2024-05-10T18:46:00Z">
        <w:r w:rsidRPr="004B3A3C">
          <w:t xml:space="preserve">meet the requirements specified in clause </w:t>
        </w:r>
      </w:ins>
      <w:ins w:id="887" w:author="Nokia" w:date="2024-07-31T18:50:00Z" w16du:dateUtc="2024-07-31T16:50:00Z">
        <w:r w:rsidR="006103D9" w:rsidRPr="00546ACA">
          <w:t>5.6.8.5</w:t>
        </w:r>
        <w:r w:rsidR="006103D9" w:rsidRPr="004B3A3C">
          <w:t xml:space="preserve"> </w:t>
        </w:r>
      </w:ins>
      <w:ins w:id="888" w:author="Nokia" w:date="2024-05-10T18:46:00Z">
        <w:r w:rsidRPr="004B3A3C">
          <w:t>in AWGN propagation condition in FR</w:t>
        </w:r>
        <w:r>
          <w:t>2</w:t>
        </w:r>
        <w:r w:rsidRPr="004B3A3C">
          <w:t xml:space="preserve"> in standalone scenario when single positioning frequency layer is configured</w:t>
        </w:r>
        <w:r>
          <w:t xml:space="preserve"> for both DL RSCP measurement and UE Rx-Tx time difference measurement</w:t>
        </w:r>
        <w:r w:rsidRPr="004B3A3C">
          <w:t>.</w:t>
        </w:r>
      </w:ins>
    </w:p>
    <w:p w14:paraId="1AB37401" w14:textId="3859779A" w:rsidR="00CE7303" w:rsidRPr="00E56099" w:rsidRDefault="00CE7303" w:rsidP="00CE7303">
      <w:pPr>
        <w:overflowPunct w:val="0"/>
        <w:autoSpaceDE w:val="0"/>
        <w:autoSpaceDN w:val="0"/>
        <w:adjustRightInd w:val="0"/>
        <w:textAlignment w:val="baseline"/>
        <w:rPr>
          <w:ins w:id="889" w:author="Nokia" w:date="2024-05-10T18:46:00Z"/>
          <w:lang w:eastAsia="en-GB"/>
        </w:rPr>
      </w:pPr>
      <w:ins w:id="890" w:author="Nokia" w:date="2024-05-10T18:46:00Z">
        <w:r w:rsidRPr="00E56099">
          <w:rPr>
            <w:lang w:eastAsia="en-GB"/>
          </w:rPr>
          <w:t>The supported test configuration</w:t>
        </w:r>
      </w:ins>
      <w:ins w:id="891" w:author="Nokia" w:date="2024-05-10T19:15:00Z">
        <w:r w:rsidR="008351A6">
          <w:rPr>
            <w:lang w:eastAsia="en-GB"/>
          </w:rPr>
          <w:t>s</w:t>
        </w:r>
      </w:ins>
      <w:ins w:id="892" w:author="Nokia" w:date="2024-05-10T18:46:00Z">
        <w:r w:rsidRPr="00E56099">
          <w:rPr>
            <w:lang w:eastAsia="en-GB"/>
          </w:rPr>
          <w:t xml:space="preserve"> </w:t>
        </w:r>
      </w:ins>
      <w:ins w:id="893" w:author="Nokia" w:date="2024-05-10T19:16:00Z">
        <w:r w:rsidR="008351A6">
          <w:rPr>
            <w:lang w:eastAsia="en-GB"/>
          </w:rPr>
          <w:t>are</w:t>
        </w:r>
      </w:ins>
      <w:ins w:id="894" w:author="Nokia" w:date="2024-05-10T18:46:00Z">
        <w:r w:rsidRPr="00E56099">
          <w:rPr>
            <w:lang w:eastAsia="en-GB"/>
          </w:rPr>
          <w:t xml:space="preserve"> listed in Table A.7.</w:t>
        </w:r>
      </w:ins>
      <w:ins w:id="895" w:author="Nokia" w:date="2024-07-31T18:51:00Z" w16du:dateUtc="2024-07-31T16:51:00Z">
        <w:r w:rsidR="006103D9">
          <w:rPr>
            <w:lang w:eastAsia="en-GB"/>
          </w:rPr>
          <w:t>8</w:t>
        </w:r>
      </w:ins>
      <w:ins w:id="896" w:author="Nokia" w:date="2024-05-10T18:46:00Z">
        <w:r w:rsidRPr="00E56099">
          <w:rPr>
            <w:lang w:eastAsia="en-GB"/>
          </w:rPr>
          <w:t>.</w:t>
        </w:r>
        <w:r>
          <w:rPr>
            <w:lang w:eastAsia="en-GB"/>
          </w:rPr>
          <w:t>X</w:t>
        </w:r>
        <w:r w:rsidRPr="00E56099">
          <w:rPr>
            <w:lang w:eastAsia="en-GB"/>
          </w:rPr>
          <w:t xml:space="preserve">.1.1-1. </w:t>
        </w:r>
      </w:ins>
    </w:p>
    <w:p w14:paraId="7176021B" w14:textId="29155981" w:rsidR="00CE7303" w:rsidRPr="00E56099" w:rsidRDefault="00CE7303" w:rsidP="00CE7303">
      <w:pPr>
        <w:keepNext/>
        <w:keepLines/>
        <w:overflowPunct w:val="0"/>
        <w:autoSpaceDE w:val="0"/>
        <w:autoSpaceDN w:val="0"/>
        <w:adjustRightInd w:val="0"/>
        <w:spacing w:before="60"/>
        <w:jc w:val="center"/>
        <w:textAlignment w:val="baseline"/>
        <w:rPr>
          <w:ins w:id="897" w:author="Nokia" w:date="2024-05-10T18:46:00Z"/>
          <w:rFonts w:ascii="Arial" w:hAnsi="Arial"/>
          <w:b/>
          <w:lang w:eastAsia="en-GB"/>
        </w:rPr>
      </w:pPr>
      <w:ins w:id="898" w:author="Nokia" w:date="2024-05-10T18:46:00Z">
        <w:r w:rsidRPr="00E56099">
          <w:rPr>
            <w:rFonts w:ascii="Arial" w:hAnsi="Arial"/>
            <w:b/>
            <w:lang w:eastAsia="en-GB"/>
          </w:rPr>
          <w:lastRenderedPageBreak/>
          <w:t xml:space="preserve">Table </w:t>
        </w:r>
        <w:r w:rsidRPr="00E56099">
          <w:rPr>
            <w:rFonts w:ascii="Arial" w:hAnsi="Arial"/>
            <w:b/>
            <w:snapToGrid w:val="0"/>
            <w:lang w:eastAsia="zh-CN"/>
          </w:rPr>
          <w:t>A.7.</w:t>
        </w:r>
      </w:ins>
      <w:ins w:id="899" w:author="Nokia" w:date="2024-07-31T18:51:00Z" w16du:dateUtc="2024-07-31T16:51:00Z">
        <w:r w:rsidR="006103D9">
          <w:rPr>
            <w:rFonts w:ascii="Arial" w:hAnsi="Arial"/>
            <w:b/>
            <w:snapToGrid w:val="0"/>
            <w:lang w:eastAsia="zh-CN"/>
          </w:rPr>
          <w:t>8</w:t>
        </w:r>
      </w:ins>
      <w:ins w:id="900" w:author="Nokia" w:date="2024-05-10T18:46:00Z">
        <w:r w:rsidRPr="00E56099">
          <w:rPr>
            <w:rFonts w:ascii="Arial" w:hAnsi="Arial"/>
            <w:b/>
            <w:snapToGrid w:val="0"/>
            <w:lang w:eastAsia="zh-CN"/>
          </w:rPr>
          <w:t>.</w:t>
        </w:r>
        <w:r>
          <w:rPr>
            <w:rFonts w:ascii="Arial" w:hAnsi="Arial"/>
            <w:b/>
            <w:snapToGrid w:val="0"/>
            <w:lang w:eastAsia="zh-CN"/>
          </w:rPr>
          <w:t>X</w:t>
        </w:r>
        <w:r w:rsidRPr="00E56099">
          <w:rPr>
            <w:rFonts w:ascii="Arial" w:hAnsi="Arial"/>
            <w:b/>
            <w:snapToGrid w:val="0"/>
            <w:lang w:eastAsia="zh-CN"/>
          </w:rPr>
          <w:t>.1.1</w:t>
        </w:r>
        <w:r w:rsidRPr="00E56099">
          <w:rPr>
            <w:rFonts w:ascii="Arial"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E7303" w:rsidRPr="00E56099" w14:paraId="4400E43A" w14:textId="77777777" w:rsidTr="005D5552">
        <w:trPr>
          <w:jc w:val="center"/>
          <w:ins w:id="901" w:author="Nokia" w:date="2024-05-10T18:46:00Z"/>
        </w:trPr>
        <w:tc>
          <w:tcPr>
            <w:tcW w:w="2273" w:type="dxa"/>
            <w:tcBorders>
              <w:top w:val="single" w:sz="4" w:space="0" w:color="auto"/>
              <w:left w:val="single" w:sz="4" w:space="0" w:color="auto"/>
              <w:bottom w:val="single" w:sz="4" w:space="0" w:color="auto"/>
              <w:right w:val="single" w:sz="4" w:space="0" w:color="auto"/>
            </w:tcBorders>
            <w:hideMark/>
          </w:tcPr>
          <w:p w14:paraId="573BCB68" w14:textId="5FF44DDE" w:rsidR="00CE7303" w:rsidRPr="00E56099" w:rsidRDefault="00CE7303" w:rsidP="005D5552">
            <w:pPr>
              <w:keepNext/>
              <w:keepLines/>
              <w:overflowPunct w:val="0"/>
              <w:autoSpaceDE w:val="0"/>
              <w:autoSpaceDN w:val="0"/>
              <w:adjustRightInd w:val="0"/>
              <w:spacing w:after="0"/>
              <w:jc w:val="center"/>
              <w:textAlignment w:val="baseline"/>
              <w:rPr>
                <w:ins w:id="902" w:author="Nokia" w:date="2024-05-10T18:46:00Z"/>
                <w:rFonts w:ascii="Arial" w:hAnsi="Arial"/>
                <w:b/>
                <w:sz w:val="18"/>
                <w:lang w:eastAsia="en-GB"/>
              </w:rPr>
            </w:pPr>
            <w:ins w:id="903" w:author="Nokia" w:date="2024-05-10T18:46:00Z">
              <w:r w:rsidRPr="00E56099">
                <w:rPr>
                  <w:rFonts w:ascii="Arial" w:hAnsi="Arial"/>
                  <w:b/>
                  <w:sz w:val="18"/>
                  <w:lang w:eastAsia="en-GB"/>
                </w:rPr>
                <w:t>Config</w:t>
              </w:r>
            </w:ins>
            <w:ins w:id="904" w:author="Nokia" w:date="2024-05-24T04:52:00Z">
              <w:r w:rsidR="00AE095A">
                <w:rPr>
                  <w:rFonts w:ascii="Arial" w:hAnsi="Arial"/>
                  <w:b/>
                  <w:sz w:val="18"/>
                  <w:lang w:eastAsia="en-GB"/>
                </w:rPr>
                <w:t>uration</w:t>
              </w:r>
            </w:ins>
          </w:p>
        </w:tc>
        <w:tc>
          <w:tcPr>
            <w:tcW w:w="7077" w:type="dxa"/>
            <w:tcBorders>
              <w:top w:val="single" w:sz="4" w:space="0" w:color="auto"/>
              <w:left w:val="single" w:sz="4" w:space="0" w:color="auto"/>
              <w:bottom w:val="single" w:sz="4" w:space="0" w:color="auto"/>
              <w:right w:val="single" w:sz="4" w:space="0" w:color="auto"/>
            </w:tcBorders>
            <w:hideMark/>
          </w:tcPr>
          <w:p w14:paraId="2BF72987" w14:textId="77777777" w:rsidR="00CE7303" w:rsidRPr="00E56099" w:rsidRDefault="00CE7303" w:rsidP="005D5552">
            <w:pPr>
              <w:keepNext/>
              <w:keepLines/>
              <w:overflowPunct w:val="0"/>
              <w:autoSpaceDE w:val="0"/>
              <w:autoSpaceDN w:val="0"/>
              <w:adjustRightInd w:val="0"/>
              <w:spacing w:after="0"/>
              <w:jc w:val="center"/>
              <w:textAlignment w:val="baseline"/>
              <w:rPr>
                <w:ins w:id="905" w:author="Nokia" w:date="2024-05-10T18:46:00Z"/>
                <w:rFonts w:ascii="Arial" w:hAnsi="Arial"/>
                <w:b/>
                <w:sz w:val="18"/>
                <w:lang w:eastAsia="en-GB"/>
              </w:rPr>
            </w:pPr>
            <w:ins w:id="906" w:author="Nokia" w:date="2024-05-10T18:46:00Z">
              <w:r w:rsidRPr="00E56099">
                <w:rPr>
                  <w:rFonts w:ascii="Arial" w:hAnsi="Arial"/>
                  <w:b/>
                  <w:sz w:val="18"/>
                  <w:lang w:eastAsia="en-GB"/>
                </w:rPr>
                <w:t>Description</w:t>
              </w:r>
            </w:ins>
          </w:p>
        </w:tc>
      </w:tr>
      <w:tr w:rsidR="00CE7303" w:rsidRPr="00E56099" w14:paraId="418A226A" w14:textId="77777777" w:rsidTr="005D5552">
        <w:trPr>
          <w:jc w:val="center"/>
          <w:ins w:id="907" w:author="Nokia" w:date="2024-05-10T18:46:00Z"/>
        </w:trPr>
        <w:tc>
          <w:tcPr>
            <w:tcW w:w="2273" w:type="dxa"/>
            <w:tcBorders>
              <w:top w:val="single" w:sz="4" w:space="0" w:color="auto"/>
              <w:left w:val="single" w:sz="4" w:space="0" w:color="auto"/>
              <w:bottom w:val="single" w:sz="4" w:space="0" w:color="auto"/>
              <w:right w:val="single" w:sz="4" w:space="0" w:color="auto"/>
            </w:tcBorders>
            <w:hideMark/>
          </w:tcPr>
          <w:p w14:paraId="71406A25" w14:textId="77777777" w:rsidR="00CE7303" w:rsidRPr="00E56099" w:rsidRDefault="00CE7303" w:rsidP="005D5552">
            <w:pPr>
              <w:keepNext/>
              <w:keepLines/>
              <w:overflowPunct w:val="0"/>
              <w:autoSpaceDE w:val="0"/>
              <w:autoSpaceDN w:val="0"/>
              <w:adjustRightInd w:val="0"/>
              <w:spacing w:after="0"/>
              <w:textAlignment w:val="baseline"/>
              <w:rPr>
                <w:ins w:id="908" w:author="Nokia" w:date="2024-05-10T18:46:00Z"/>
                <w:rFonts w:ascii="Arial" w:hAnsi="Arial"/>
                <w:sz w:val="18"/>
                <w:lang w:eastAsia="en-GB"/>
              </w:rPr>
            </w:pPr>
            <w:ins w:id="909" w:author="Nokia" w:date="2024-05-10T18:46:00Z">
              <w:r w:rsidRPr="00E56099">
                <w:rPr>
                  <w:rFonts w:ascii="Arial" w:hAnsi="Arial"/>
                  <w:sz w:val="18"/>
                  <w:lang w:eastAsia="en-GB"/>
                </w:rPr>
                <w:t>1</w:t>
              </w:r>
            </w:ins>
          </w:p>
        </w:tc>
        <w:tc>
          <w:tcPr>
            <w:tcW w:w="7077" w:type="dxa"/>
            <w:tcBorders>
              <w:top w:val="single" w:sz="4" w:space="0" w:color="auto"/>
              <w:left w:val="single" w:sz="4" w:space="0" w:color="auto"/>
              <w:bottom w:val="single" w:sz="4" w:space="0" w:color="auto"/>
              <w:right w:val="single" w:sz="4" w:space="0" w:color="auto"/>
            </w:tcBorders>
            <w:hideMark/>
          </w:tcPr>
          <w:p w14:paraId="4F350EEB" w14:textId="77777777" w:rsidR="00CE7303" w:rsidRPr="00E56099" w:rsidRDefault="00CE7303" w:rsidP="005D5552">
            <w:pPr>
              <w:keepNext/>
              <w:keepLines/>
              <w:overflowPunct w:val="0"/>
              <w:autoSpaceDE w:val="0"/>
              <w:autoSpaceDN w:val="0"/>
              <w:adjustRightInd w:val="0"/>
              <w:spacing w:after="0"/>
              <w:textAlignment w:val="baseline"/>
              <w:rPr>
                <w:ins w:id="910" w:author="Nokia" w:date="2024-05-10T18:46:00Z"/>
                <w:rFonts w:ascii="Arial" w:hAnsi="Arial"/>
                <w:sz w:val="18"/>
                <w:lang w:eastAsia="en-GB"/>
              </w:rPr>
            </w:pPr>
            <w:ins w:id="911" w:author="Nokia" w:date="2024-05-10T18:46:00Z">
              <w:r w:rsidRPr="00E56099">
                <w:rPr>
                  <w:rFonts w:ascii="Arial" w:hAnsi="Arial"/>
                  <w:sz w:val="18"/>
                  <w:lang w:eastAsia="en-GB"/>
                </w:rPr>
                <w:t xml:space="preserve">120 kHz </w:t>
              </w:r>
              <w:r w:rsidRPr="00E56099">
                <w:rPr>
                  <w:rFonts w:ascii="Arial" w:hAnsi="Arial" w:hint="eastAsia"/>
                  <w:sz w:val="18"/>
                  <w:lang w:eastAsia="zh-CN"/>
                </w:rPr>
                <w:t>SSB and PRS</w:t>
              </w:r>
              <w:r w:rsidRPr="00E56099">
                <w:rPr>
                  <w:rFonts w:ascii="Arial" w:hAnsi="Arial"/>
                  <w:sz w:val="18"/>
                  <w:lang w:eastAsia="en-GB"/>
                </w:rPr>
                <w:t xml:space="preserve"> SCS, </w:t>
              </w:r>
              <w:r w:rsidRPr="00E56099">
                <w:rPr>
                  <w:rFonts w:ascii="Arial" w:hAnsi="Arial" w:hint="eastAsia"/>
                  <w:sz w:val="18"/>
                  <w:lang w:eastAsia="zh-CN"/>
                </w:rPr>
                <w:t>200</w:t>
              </w:r>
              <w:r w:rsidRPr="00E56099">
                <w:rPr>
                  <w:rFonts w:ascii="Arial" w:hAnsi="Arial"/>
                  <w:sz w:val="18"/>
                  <w:lang w:eastAsia="en-GB"/>
                </w:rPr>
                <w:t xml:space="preserve"> MHz bandwidth, TDD duplex mode</w:t>
              </w:r>
            </w:ins>
          </w:p>
        </w:tc>
      </w:tr>
    </w:tbl>
    <w:p w14:paraId="6B571C90" w14:textId="77777777" w:rsidR="00CE7303" w:rsidRPr="006861EF" w:rsidRDefault="00CE7303" w:rsidP="00CE7303">
      <w:pPr>
        <w:overflowPunct w:val="0"/>
        <w:autoSpaceDE w:val="0"/>
        <w:autoSpaceDN w:val="0"/>
        <w:adjustRightInd w:val="0"/>
        <w:spacing w:before="240"/>
        <w:textAlignment w:val="baseline"/>
        <w:rPr>
          <w:ins w:id="912" w:author="Nokia" w:date="2024-05-10T18:46:00Z"/>
          <w:lang w:eastAsia="en-GB"/>
        </w:rPr>
      </w:pPr>
      <w:ins w:id="913" w:author="Nokia" w:date="2024-05-10T18:46:00Z">
        <w:r w:rsidRPr="006861EF">
          <w:rPr>
            <w:lang w:eastAsia="en-GB"/>
          </w:rPr>
          <w:t xml:space="preserve">There are two cells in the test: </w:t>
        </w:r>
        <w:proofErr w:type="spellStart"/>
        <w:r w:rsidRPr="006861EF">
          <w:rPr>
            <w:lang w:eastAsia="en-GB"/>
          </w:rPr>
          <w:t>PCell</w:t>
        </w:r>
        <w:proofErr w:type="spellEnd"/>
        <w:r w:rsidRPr="006861EF">
          <w:rPr>
            <w:lang w:eastAsia="en-GB"/>
          </w:rPr>
          <w:t xml:space="preserve"> (Cell 1) and a neighbour cell (Cell 2). </w:t>
        </w:r>
        <w:r w:rsidRPr="006861EF">
          <w:rPr>
            <w:rFonts w:hint="eastAsia"/>
            <w:lang w:eastAsia="en-GB"/>
          </w:rPr>
          <w:t>Both</w:t>
        </w:r>
        <w:r w:rsidRPr="006861EF">
          <w:rPr>
            <w:lang w:eastAsia="en-GB"/>
          </w:rPr>
          <w:t xml:space="preserve"> cells are on the same RF channel in FR2.</w:t>
        </w:r>
      </w:ins>
    </w:p>
    <w:p w14:paraId="51B1DACB" w14:textId="55EDA714" w:rsidR="006861EF" w:rsidRPr="00546ACA" w:rsidRDefault="006861EF" w:rsidP="006861EF">
      <w:pPr>
        <w:rPr>
          <w:ins w:id="914" w:author="Nokia" w:date="2024-05-24T05:22:00Z"/>
          <w:lang w:eastAsia="zh-CN"/>
        </w:rPr>
      </w:pPr>
      <w:ins w:id="915" w:author="Nokia" w:date="2024-05-24T05:22:00Z">
        <w:r w:rsidRPr="006861EF">
          <w:t xml:space="preserve">The test consists of two consecutive time intervals, with duration of T1 and T2. </w:t>
        </w:r>
        <w:r w:rsidRPr="00B14338">
          <w:t xml:space="preserve">During time duration T1, the UE shall not have any </w:t>
        </w:r>
        <w:r w:rsidRPr="00B14338">
          <w:rPr>
            <w:rFonts w:cs="v4.2.0"/>
          </w:rPr>
          <w:t>timing</w:t>
        </w:r>
        <w:r w:rsidRPr="00B14338">
          <w:t xml:space="preserve"> </w:t>
        </w:r>
        <w:r w:rsidRPr="00B14338">
          <w:rPr>
            <w:lang w:eastAsia="zh-CN"/>
          </w:rPr>
          <w:t xml:space="preserve">information </w:t>
        </w:r>
        <w:r w:rsidRPr="00B14338">
          <w:t>of Cell 2.</w:t>
        </w:r>
        <w:r w:rsidRPr="00B14338">
          <w:rPr>
            <w:lang w:eastAsia="zh-CN"/>
          </w:rPr>
          <w:t xml:space="preserve"> </w:t>
        </w:r>
      </w:ins>
      <w:ins w:id="916" w:author="Nokia" w:date="2024-07-31T18:51:00Z" w16du:dateUtc="2024-07-31T16:51:00Z">
        <w:r w:rsidR="006103D9" w:rsidRPr="00546ACA">
          <w:rPr>
            <w:rFonts w:eastAsiaTheme="minorEastAsia"/>
          </w:rPr>
          <w:t>Cell 1 and Cell 2 mute PRS transmission during T1 and</w:t>
        </w:r>
      </w:ins>
      <w:ins w:id="917" w:author="Nokia" w:date="2024-05-24T05:22:00Z">
        <w:r w:rsidRPr="00546ACA">
          <w:rPr>
            <w:lang w:eastAsia="zh-CN"/>
          </w:rPr>
          <w:t xml:space="preserve"> transmit PRS during T2.</w:t>
        </w:r>
      </w:ins>
    </w:p>
    <w:p w14:paraId="01E8820D" w14:textId="67FA9351" w:rsidR="006861EF" w:rsidRPr="00546ACA" w:rsidRDefault="006861EF" w:rsidP="006861EF">
      <w:pPr>
        <w:rPr>
          <w:ins w:id="918" w:author="Nokia" w:date="2024-05-24T05:22:00Z"/>
        </w:rPr>
      </w:pPr>
      <w:ins w:id="919" w:author="Nokia" w:date="2024-05-24T05:22:00Z">
        <w:r w:rsidRPr="00546ACA">
          <w:t xml:space="preserve">The </w:t>
        </w:r>
        <w:r w:rsidRPr="00546ACA">
          <w:rPr>
            <w:i/>
            <w:iCs/>
          </w:rPr>
          <w:t>NR-Multi-RTT-</w:t>
        </w:r>
        <w:proofErr w:type="spellStart"/>
        <w:r w:rsidRPr="00546ACA">
          <w:rPr>
            <w:i/>
            <w:iCs/>
          </w:rPr>
          <w:t>ProvideAssistanceData</w:t>
        </w:r>
        <w:proofErr w:type="spellEnd"/>
        <w:r w:rsidRPr="00546ACA">
          <w:t xml:space="preserve"> message and </w:t>
        </w:r>
        <w:r w:rsidRPr="00546ACA">
          <w:rPr>
            <w:i/>
            <w:iCs/>
            <w:snapToGrid w:val="0"/>
            <w:lang w:eastAsia="en-GB"/>
          </w:rPr>
          <w:t>NR-Multi-RTT-</w:t>
        </w:r>
        <w:proofErr w:type="spellStart"/>
        <w:r w:rsidRPr="00546ACA">
          <w:rPr>
            <w:i/>
            <w:iCs/>
            <w:snapToGrid w:val="0"/>
            <w:lang w:eastAsia="en-GB"/>
          </w:rPr>
          <w:t>RequestLocationInformation</w:t>
        </w:r>
        <w:proofErr w:type="spellEnd"/>
        <w:r w:rsidRPr="00546ACA">
          <w:rPr>
            <w:lang w:eastAsia="en-GB"/>
          </w:rPr>
          <w:t xml:space="preserve"> message </w:t>
        </w:r>
        <w:r w:rsidRPr="00546ACA">
          <w:t xml:space="preserve">as defined in TS 37.355 [34], shall be provided to the UE during T1. In </w:t>
        </w:r>
        <w:r w:rsidRPr="00546ACA">
          <w:rPr>
            <w:i/>
            <w:iCs/>
            <w:snapToGrid w:val="0"/>
            <w:lang w:eastAsia="en-GB"/>
          </w:rPr>
          <w:t>NR-Multi-RTT-</w:t>
        </w:r>
        <w:proofErr w:type="spellStart"/>
        <w:r w:rsidRPr="00546ACA">
          <w:rPr>
            <w:i/>
            <w:iCs/>
            <w:snapToGrid w:val="0"/>
            <w:lang w:eastAsia="en-GB"/>
          </w:rPr>
          <w:t>RequestLocationInformation</w:t>
        </w:r>
        <w:proofErr w:type="spellEnd"/>
        <w:r w:rsidRPr="00546ACA">
          <w:rPr>
            <w:i/>
            <w:iCs/>
            <w:snapToGrid w:val="0"/>
          </w:rPr>
          <w:t xml:space="preserve">, </w:t>
        </w:r>
        <w:r w:rsidRPr="00546ACA">
          <w:rPr>
            <w:snapToGrid w:val="0"/>
          </w:rPr>
          <w:t xml:space="preserve">the UE is configured to perform DL RSCP measurement via </w:t>
        </w:r>
        <w:r w:rsidRPr="00546ACA">
          <w:rPr>
            <w:i/>
            <w:snapToGrid w:val="0"/>
          </w:rPr>
          <w:t>nr-DL-PRS-RSCP-Request</w:t>
        </w:r>
        <w:r w:rsidRPr="00546ACA">
          <w:rPr>
            <w:snapToGrid w:val="0"/>
          </w:rPr>
          <w:t xml:space="preserve">. </w:t>
        </w:r>
        <w:r w:rsidRPr="00546ACA">
          <w:t xml:space="preserve">The UE is configured to perform both DL RSCP and UE Rx-Tx time difference measurements within the time window indicated to UE via </w:t>
        </w:r>
        <w:r w:rsidRPr="00546ACA">
          <w:rPr>
            <w:i/>
            <w:iCs/>
          </w:rPr>
          <w:t>nr-DL-PRS-</w:t>
        </w:r>
        <w:proofErr w:type="spellStart"/>
        <w:proofErr w:type="gramStart"/>
        <w:r w:rsidRPr="00546ACA">
          <w:rPr>
            <w:i/>
            <w:iCs/>
          </w:rPr>
          <w:t>MeasurementTimeWindowsConfig</w:t>
        </w:r>
      </w:ins>
      <w:proofErr w:type="spellEnd"/>
      <w:proofErr w:type="gramEnd"/>
      <w:ins w:id="920" w:author="Nokia" w:date="2024-07-31T18:52:00Z" w16du:dateUtc="2024-07-31T16:52:00Z">
        <w:r w:rsidR="006103D9" w:rsidRPr="00546ACA">
          <w:rPr>
            <w:rFonts w:eastAsiaTheme="minorEastAsia"/>
          </w:rPr>
          <w:t xml:space="preserve"> but the time window periodicity is not configured</w:t>
        </w:r>
        <w:r w:rsidR="006103D9" w:rsidRPr="00546ACA">
          <w:t xml:space="preserve">. </w:t>
        </w:r>
        <w:r w:rsidR="006103D9" w:rsidRPr="00546ACA">
          <w:rPr>
            <w:rFonts w:eastAsiaTheme="minorEastAsia"/>
          </w:rPr>
          <w:t>The last slot containing the two messages for the multi-RTTI assistance data and location information request is denoted as #n. In the next DL slot after slot #n, UE is released into RRC_INACTIVE.</w:t>
        </w:r>
      </w:ins>
    </w:p>
    <w:p w14:paraId="6673B1C8" w14:textId="0172C0CA" w:rsidR="006861EF" w:rsidRDefault="006103D9" w:rsidP="00B14338">
      <w:pPr>
        <w:rPr>
          <w:ins w:id="921" w:author="Nokia" w:date="2024-05-24T05:22:00Z"/>
        </w:rPr>
      </w:pPr>
      <w:ins w:id="922" w:author="Nokia" w:date="2024-07-31T18:52:00Z" w16du:dateUtc="2024-07-31T16:52:00Z">
        <w:r w:rsidRPr="00546ACA">
          <w:t xml:space="preserve">The beginning of the time interval T2 shall be aligned with the start of the configured time window containing the first PRS resource occasion occurring </w:t>
        </w:r>
        <w:r w:rsidRPr="00546ACA">
          <w:sym w:font="Symbol" w:char="F044"/>
        </w:r>
        <w:r w:rsidRPr="00546ACA">
          <w:t xml:space="preserve">T after the slot #n, where </w:t>
        </w:r>
        <w:r w:rsidRPr="00546ACA">
          <w:sym w:font="Symbol" w:char="F044"/>
        </w:r>
        <w:r w:rsidRPr="00546ACA">
          <w:t xml:space="preserve">T = 50 </w:t>
        </w:r>
        <w:proofErr w:type="spellStart"/>
        <w:r w:rsidRPr="00546ACA">
          <w:t>ms</w:t>
        </w:r>
        <w:proofErr w:type="spellEnd"/>
        <w:r w:rsidRPr="00546ACA">
          <w:t xml:space="preserve"> is the maximum processing time of the multi-RTT assistance data and location information request.</w:t>
        </w:r>
      </w:ins>
    </w:p>
    <w:p w14:paraId="6014AB20" w14:textId="77777777" w:rsidR="00CE7303" w:rsidRDefault="00CE7303" w:rsidP="00CE7303">
      <w:pPr>
        <w:rPr>
          <w:ins w:id="923" w:author="Nokia" w:date="2024-05-10T18:46:00Z"/>
        </w:rPr>
      </w:pPr>
      <w:ins w:id="924" w:author="Nokia" w:date="2024-05-10T18:46:00Z">
        <w:r w:rsidRPr="004B3A3C">
          <w:t xml:space="preserve">The UE is configured to transmit </w:t>
        </w:r>
        <w:r>
          <w:rPr>
            <w:rFonts w:hint="eastAsia"/>
          </w:rPr>
          <w:t xml:space="preserve">positioning </w:t>
        </w:r>
        <w:r w:rsidRPr="004B3A3C">
          <w:t>SRS during T2.</w:t>
        </w:r>
      </w:ins>
    </w:p>
    <w:p w14:paraId="57D20BA4" w14:textId="37194F11" w:rsidR="00CE7303" w:rsidRPr="00E56099" w:rsidRDefault="00CE7303" w:rsidP="00CE7303">
      <w:pPr>
        <w:overflowPunct w:val="0"/>
        <w:autoSpaceDE w:val="0"/>
        <w:autoSpaceDN w:val="0"/>
        <w:adjustRightInd w:val="0"/>
        <w:textAlignment w:val="baseline"/>
        <w:rPr>
          <w:ins w:id="925" w:author="Nokia" w:date="2024-05-10T18:46:00Z"/>
          <w:lang w:eastAsia="en-GB"/>
        </w:rPr>
      </w:pPr>
      <w:ins w:id="926" w:author="Nokia" w:date="2024-05-10T18:46:00Z">
        <w:r w:rsidRPr="00E56099">
          <w:rPr>
            <w:lang w:eastAsia="en-GB"/>
          </w:rPr>
          <w:t xml:space="preserve">The general test parameters and cell specific test parameters are </w:t>
        </w:r>
      </w:ins>
      <w:ins w:id="927" w:author="Nokia" w:date="2024-05-24T05:23:00Z">
        <w:r w:rsidR="006861EF">
          <w:rPr>
            <w:lang w:eastAsia="en-GB"/>
          </w:rPr>
          <w:t>listed</w:t>
        </w:r>
      </w:ins>
      <w:ins w:id="928" w:author="Nokia" w:date="2024-05-10T18:46:00Z">
        <w:r w:rsidRPr="00E56099">
          <w:rPr>
            <w:lang w:eastAsia="en-GB"/>
          </w:rPr>
          <w:t xml:space="preserve"> in Table A.7.</w:t>
        </w:r>
      </w:ins>
      <w:ins w:id="929" w:author="Nokia" w:date="2024-07-31T18:53:00Z" w16du:dateUtc="2024-07-31T16:53:00Z">
        <w:r w:rsidR="006103D9">
          <w:rPr>
            <w:lang w:eastAsia="en-GB"/>
          </w:rPr>
          <w:t>8</w:t>
        </w:r>
      </w:ins>
      <w:ins w:id="930" w:author="Nokia" w:date="2024-05-10T18:46:00Z">
        <w:r w:rsidRPr="00E56099">
          <w:rPr>
            <w:lang w:eastAsia="en-GB"/>
          </w:rPr>
          <w:t>.</w:t>
        </w:r>
        <w:r>
          <w:rPr>
            <w:lang w:eastAsia="en-GB"/>
          </w:rPr>
          <w:t>X</w:t>
        </w:r>
        <w:r w:rsidRPr="00E56099">
          <w:rPr>
            <w:lang w:eastAsia="en-GB"/>
          </w:rPr>
          <w:t>.1.1-2 and Table A.7.</w:t>
        </w:r>
      </w:ins>
      <w:ins w:id="931" w:author="Nokia" w:date="2024-07-31T18:53:00Z" w16du:dateUtc="2024-07-31T16:53:00Z">
        <w:r w:rsidR="006103D9">
          <w:rPr>
            <w:lang w:eastAsia="en-GB"/>
          </w:rPr>
          <w:t>8</w:t>
        </w:r>
      </w:ins>
      <w:ins w:id="932" w:author="Nokia" w:date="2024-05-10T18:46:00Z">
        <w:r w:rsidRPr="00E56099">
          <w:rPr>
            <w:lang w:eastAsia="en-GB"/>
          </w:rPr>
          <w:t>.</w:t>
        </w:r>
        <w:r>
          <w:rPr>
            <w:lang w:eastAsia="en-GB"/>
          </w:rPr>
          <w:t>X</w:t>
        </w:r>
        <w:r w:rsidRPr="00E56099">
          <w:rPr>
            <w:lang w:eastAsia="en-GB"/>
          </w:rPr>
          <w:t xml:space="preserve">.1.1-3. </w:t>
        </w:r>
      </w:ins>
    </w:p>
    <w:p w14:paraId="30157868" w14:textId="04006CBE" w:rsidR="00CE7303" w:rsidRPr="00E56099" w:rsidRDefault="00CE7303" w:rsidP="00CE7303">
      <w:pPr>
        <w:keepNext/>
        <w:keepLines/>
        <w:overflowPunct w:val="0"/>
        <w:autoSpaceDE w:val="0"/>
        <w:autoSpaceDN w:val="0"/>
        <w:adjustRightInd w:val="0"/>
        <w:spacing w:before="60"/>
        <w:jc w:val="center"/>
        <w:textAlignment w:val="baseline"/>
        <w:rPr>
          <w:ins w:id="933" w:author="Nokia" w:date="2024-05-10T18:46:00Z"/>
          <w:rFonts w:ascii="Arial" w:hAnsi="Arial"/>
          <w:b/>
          <w:lang w:eastAsia="en-GB"/>
        </w:rPr>
      </w:pPr>
      <w:ins w:id="934" w:author="Nokia" w:date="2024-05-10T18:46:00Z">
        <w:r w:rsidRPr="00E56099">
          <w:rPr>
            <w:rFonts w:ascii="Arial" w:hAnsi="Arial"/>
            <w:b/>
            <w:lang w:eastAsia="en-GB"/>
          </w:rPr>
          <w:t xml:space="preserve">Table </w:t>
        </w:r>
        <w:r w:rsidRPr="00E56099">
          <w:rPr>
            <w:rFonts w:ascii="Arial" w:hAnsi="Arial"/>
            <w:b/>
            <w:snapToGrid w:val="0"/>
            <w:lang w:eastAsia="zh-CN"/>
          </w:rPr>
          <w:t>A.7.</w:t>
        </w:r>
      </w:ins>
      <w:ins w:id="935" w:author="Nokia" w:date="2024-07-31T18:53:00Z" w16du:dateUtc="2024-07-31T16:53:00Z">
        <w:r w:rsidR="006103D9">
          <w:rPr>
            <w:rFonts w:ascii="Arial" w:hAnsi="Arial"/>
            <w:b/>
            <w:snapToGrid w:val="0"/>
            <w:lang w:eastAsia="zh-CN"/>
          </w:rPr>
          <w:t>8</w:t>
        </w:r>
      </w:ins>
      <w:ins w:id="936" w:author="Nokia" w:date="2024-05-10T18:46:00Z">
        <w:r w:rsidRPr="00E56099">
          <w:rPr>
            <w:rFonts w:ascii="Arial" w:hAnsi="Arial"/>
            <w:b/>
            <w:snapToGrid w:val="0"/>
            <w:lang w:eastAsia="zh-CN"/>
          </w:rPr>
          <w:t>.</w:t>
        </w:r>
        <w:r>
          <w:rPr>
            <w:rFonts w:ascii="Arial" w:hAnsi="Arial"/>
            <w:b/>
            <w:snapToGrid w:val="0"/>
            <w:lang w:eastAsia="zh-CN"/>
          </w:rPr>
          <w:t>X</w:t>
        </w:r>
        <w:r w:rsidRPr="00E56099">
          <w:rPr>
            <w:rFonts w:ascii="Arial" w:hAnsi="Arial"/>
            <w:b/>
            <w:snapToGrid w:val="0"/>
            <w:lang w:eastAsia="zh-CN"/>
          </w:rPr>
          <w:t>.1.1</w:t>
        </w:r>
        <w:r w:rsidRPr="00E56099">
          <w:rPr>
            <w:rFonts w:ascii="Arial" w:hAnsi="Arial"/>
            <w:b/>
            <w:lang w:eastAsia="en-GB"/>
          </w:rPr>
          <w:t>-2: General test parameters</w:t>
        </w:r>
      </w:ins>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627"/>
        <w:gridCol w:w="1148"/>
        <w:gridCol w:w="2029"/>
        <w:gridCol w:w="3284"/>
      </w:tblGrid>
      <w:tr w:rsidR="00CE7303" w:rsidRPr="00E56099" w14:paraId="4A93875A" w14:textId="77777777" w:rsidTr="00A57D3B">
        <w:trPr>
          <w:cantSplit/>
          <w:trHeight w:val="187"/>
          <w:ins w:id="937"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42B901DA" w14:textId="77777777" w:rsidR="00CE7303" w:rsidRPr="00E56099" w:rsidRDefault="00CE7303" w:rsidP="005D5552">
            <w:pPr>
              <w:keepNext/>
              <w:keepLines/>
              <w:overflowPunct w:val="0"/>
              <w:autoSpaceDE w:val="0"/>
              <w:autoSpaceDN w:val="0"/>
              <w:adjustRightInd w:val="0"/>
              <w:spacing w:after="0"/>
              <w:jc w:val="center"/>
              <w:textAlignment w:val="baseline"/>
              <w:rPr>
                <w:ins w:id="938" w:author="Nokia" w:date="2024-05-10T18:46:00Z"/>
                <w:rFonts w:ascii="Arial" w:hAnsi="Arial" w:cs="Arial"/>
                <w:b/>
                <w:sz w:val="18"/>
                <w:lang w:eastAsia="en-GB"/>
              </w:rPr>
            </w:pPr>
            <w:ins w:id="939" w:author="Nokia" w:date="2024-05-10T18:46:00Z">
              <w:r w:rsidRPr="00E56099">
                <w:rPr>
                  <w:rFonts w:ascii="Arial" w:hAnsi="Arial"/>
                  <w:b/>
                  <w:sz w:val="18"/>
                  <w:lang w:eastAsia="en-GB"/>
                </w:rPr>
                <w:t>Parameter</w:t>
              </w:r>
            </w:ins>
          </w:p>
        </w:tc>
        <w:tc>
          <w:tcPr>
            <w:tcW w:w="627" w:type="dxa"/>
            <w:tcBorders>
              <w:top w:val="single" w:sz="4" w:space="0" w:color="auto"/>
              <w:left w:val="single" w:sz="4" w:space="0" w:color="auto"/>
              <w:bottom w:val="single" w:sz="4" w:space="0" w:color="auto"/>
              <w:right w:val="single" w:sz="4" w:space="0" w:color="auto"/>
            </w:tcBorders>
            <w:hideMark/>
          </w:tcPr>
          <w:p w14:paraId="4E88DA64" w14:textId="77777777" w:rsidR="00CE7303" w:rsidRPr="00E56099" w:rsidRDefault="00CE7303" w:rsidP="005D5552">
            <w:pPr>
              <w:keepNext/>
              <w:keepLines/>
              <w:overflowPunct w:val="0"/>
              <w:autoSpaceDE w:val="0"/>
              <w:autoSpaceDN w:val="0"/>
              <w:adjustRightInd w:val="0"/>
              <w:spacing w:after="0"/>
              <w:jc w:val="center"/>
              <w:textAlignment w:val="baseline"/>
              <w:rPr>
                <w:ins w:id="940" w:author="Nokia" w:date="2024-05-10T18:46:00Z"/>
                <w:rFonts w:ascii="Arial" w:hAnsi="Arial" w:cs="Arial"/>
                <w:b/>
                <w:sz w:val="18"/>
                <w:lang w:eastAsia="en-GB"/>
              </w:rPr>
            </w:pPr>
            <w:ins w:id="941" w:author="Nokia" w:date="2024-05-10T18:46:00Z">
              <w:r w:rsidRPr="00E56099">
                <w:rPr>
                  <w:rFonts w:ascii="Arial" w:hAnsi="Arial"/>
                  <w:b/>
                  <w:sz w:val="18"/>
                  <w:lang w:eastAsia="en-GB"/>
                </w:rPr>
                <w:t>Unit</w:t>
              </w:r>
            </w:ins>
          </w:p>
        </w:tc>
        <w:tc>
          <w:tcPr>
            <w:tcW w:w="1148" w:type="dxa"/>
            <w:tcBorders>
              <w:top w:val="single" w:sz="4" w:space="0" w:color="auto"/>
              <w:left w:val="single" w:sz="4" w:space="0" w:color="auto"/>
              <w:bottom w:val="single" w:sz="4" w:space="0" w:color="auto"/>
              <w:right w:val="single" w:sz="4" w:space="0" w:color="auto"/>
            </w:tcBorders>
            <w:hideMark/>
          </w:tcPr>
          <w:p w14:paraId="732F1221" w14:textId="77777777" w:rsidR="00CE7303" w:rsidRPr="00E56099" w:rsidRDefault="00CE7303" w:rsidP="005D5552">
            <w:pPr>
              <w:keepNext/>
              <w:keepLines/>
              <w:overflowPunct w:val="0"/>
              <w:autoSpaceDE w:val="0"/>
              <w:autoSpaceDN w:val="0"/>
              <w:adjustRightInd w:val="0"/>
              <w:spacing w:after="0"/>
              <w:jc w:val="center"/>
              <w:textAlignment w:val="baseline"/>
              <w:rPr>
                <w:ins w:id="942" w:author="Nokia" w:date="2024-05-10T18:46:00Z"/>
                <w:rFonts w:ascii="Arial" w:hAnsi="Arial"/>
                <w:b/>
                <w:sz w:val="18"/>
                <w:lang w:eastAsia="zh-CN"/>
              </w:rPr>
            </w:pPr>
            <w:ins w:id="943" w:author="Nokia" w:date="2024-05-10T18:46:00Z">
              <w:r w:rsidRPr="00E56099">
                <w:rPr>
                  <w:rFonts w:ascii="Arial" w:hAnsi="Arial"/>
                  <w:b/>
                  <w:sz w:val="18"/>
                  <w:lang w:eastAsia="zh-CN"/>
                </w:rPr>
                <w:t>Test configuration</w:t>
              </w:r>
            </w:ins>
          </w:p>
        </w:tc>
        <w:tc>
          <w:tcPr>
            <w:tcW w:w="2029" w:type="dxa"/>
            <w:tcBorders>
              <w:top w:val="single" w:sz="4" w:space="0" w:color="auto"/>
              <w:left w:val="single" w:sz="4" w:space="0" w:color="auto"/>
              <w:bottom w:val="single" w:sz="4" w:space="0" w:color="auto"/>
              <w:right w:val="single" w:sz="4" w:space="0" w:color="auto"/>
            </w:tcBorders>
            <w:hideMark/>
          </w:tcPr>
          <w:p w14:paraId="6FD77A17" w14:textId="77777777" w:rsidR="00CE7303" w:rsidRPr="00E56099" w:rsidRDefault="00CE7303" w:rsidP="005D5552">
            <w:pPr>
              <w:keepNext/>
              <w:keepLines/>
              <w:overflowPunct w:val="0"/>
              <w:autoSpaceDE w:val="0"/>
              <w:autoSpaceDN w:val="0"/>
              <w:adjustRightInd w:val="0"/>
              <w:spacing w:after="0"/>
              <w:jc w:val="center"/>
              <w:textAlignment w:val="baseline"/>
              <w:rPr>
                <w:ins w:id="944" w:author="Nokia" w:date="2024-05-10T18:46:00Z"/>
                <w:rFonts w:ascii="Arial" w:hAnsi="Arial" w:cs="Arial"/>
                <w:b/>
                <w:sz w:val="18"/>
                <w:lang w:eastAsia="en-GB"/>
              </w:rPr>
            </w:pPr>
            <w:ins w:id="945" w:author="Nokia" w:date="2024-05-10T18:46:00Z">
              <w:r w:rsidRPr="00E56099">
                <w:rPr>
                  <w:rFonts w:ascii="Arial" w:hAnsi="Arial"/>
                  <w:b/>
                  <w:sz w:val="18"/>
                  <w:lang w:eastAsia="en-GB"/>
                </w:rPr>
                <w:t>Value</w:t>
              </w:r>
            </w:ins>
          </w:p>
        </w:tc>
        <w:tc>
          <w:tcPr>
            <w:tcW w:w="3284" w:type="dxa"/>
            <w:tcBorders>
              <w:top w:val="single" w:sz="4" w:space="0" w:color="auto"/>
              <w:left w:val="single" w:sz="4" w:space="0" w:color="auto"/>
              <w:bottom w:val="single" w:sz="4" w:space="0" w:color="auto"/>
              <w:right w:val="single" w:sz="4" w:space="0" w:color="auto"/>
            </w:tcBorders>
            <w:hideMark/>
          </w:tcPr>
          <w:p w14:paraId="3873B92B" w14:textId="77777777" w:rsidR="00CE7303" w:rsidRPr="00E56099" w:rsidRDefault="00CE7303" w:rsidP="005D5552">
            <w:pPr>
              <w:keepNext/>
              <w:keepLines/>
              <w:overflowPunct w:val="0"/>
              <w:autoSpaceDE w:val="0"/>
              <w:autoSpaceDN w:val="0"/>
              <w:adjustRightInd w:val="0"/>
              <w:spacing w:after="0"/>
              <w:jc w:val="center"/>
              <w:textAlignment w:val="baseline"/>
              <w:rPr>
                <w:ins w:id="946" w:author="Nokia" w:date="2024-05-10T18:46:00Z"/>
                <w:rFonts w:ascii="Arial" w:hAnsi="Arial" w:cs="Arial"/>
                <w:b/>
                <w:sz w:val="18"/>
                <w:lang w:eastAsia="en-GB"/>
              </w:rPr>
            </w:pPr>
            <w:ins w:id="947" w:author="Nokia" w:date="2024-05-10T18:46:00Z">
              <w:r w:rsidRPr="00E56099">
                <w:rPr>
                  <w:rFonts w:ascii="Arial" w:hAnsi="Arial"/>
                  <w:b/>
                  <w:sz w:val="18"/>
                  <w:lang w:eastAsia="en-GB"/>
                </w:rPr>
                <w:t>Comment</w:t>
              </w:r>
            </w:ins>
          </w:p>
        </w:tc>
      </w:tr>
      <w:tr w:rsidR="00CE7303" w:rsidRPr="00E56099" w14:paraId="4D5D81FB" w14:textId="77777777" w:rsidTr="00A57D3B">
        <w:trPr>
          <w:cantSplit/>
          <w:trHeight w:val="187"/>
          <w:ins w:id="948"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18BC74A5" w14:textId="77777777" w:rsidR="00CE7303" w:rsidRPr="00E56099" w:rsidRDefault="00CE7303" w:rsidP="005D5552">
            <w:pPr>
              <w:keepNext/>
              <w:keepLines/>
              <w:overflowPunct w:val="0"/>
              <w:autoSpaceDE w:val="0"/>
              <w:autoSpaceDN w:val="0"/>
              <w:adjustRightInd w:val="0"/>
              <w:spacing w:after="0"/>
              <w:textAlignment w:val="baseline"/>
              <w:rPr>
                <w:ins w:id="949" w:author="Nokia" w:date="2024-05-10T18:46:00Z"/>
                <w:rFonts w:ascii="Arial" w:hAnsi="Arial" w:cs="Arial"/>
                <w:sz w:val="18"/>
                <w:lang w:eastAsia="en-GB"/>
              </w:rPr>
            </w:pPr>
            <w:ins w:id="950" w:author="Nokia" w:date="2024-05-10T18:46:00Z">
              <w:r w:rsidRPr="00E56099">
                <w:rPr>
                  <w:rFonts w:ascii="Arial" w:hAnsi="Arial"/>
                  <w:sz w:val="18"/>
                  <w:lang w:eastAsia="en-GB"/>
                </w:rPr>
                <w:t>Active cell</w:t>
              </w:r>
            </w:ins>
          </w:p>
        </w:tc>
        <w:tc>
          <w:tcPr>
            <w:tcW w:w="627" w:type="dxa"/>
            <w:tcBorders>
              <w:top w:val="single" w:sz="4" w:space="0" w:color="auto"/>
              <w:left w:val="single" w:sz="4" w:space="0" w:color="auto"/>
              <w:bottom w:val="single" w:sz="4" w:space="0" w:color="auto"/>
              <w:right w:val="single" w:sz="4" w:space="0" w:color="auto"/>
            </w:tcBorders>
          </w:tcPr>
          <w:p w14:paraId="10D39577" w14:textId="77777777" w:rsidR="00CE7303" w:rsidRPr="00E56099" w:rsidRDefault="00CE7303" w:rsidP="005D5552">
            <w:pPr>
              <w:keepNext/>
              <w:keepLines/>
              <w:overflowPunct w:val="0"/>
              <w:autoSpaceDE w:val="0"/>
              <w:autoSpaceDN w:val="0"/>
              <w:adjustRightInd w:val="0"/>
              <w:spacing w:after="0"/>
              <w:jc w:val="center"/>
              <w:textAlignment w:val="baseline"/>
              <w:rPr>
                <w:ins w:id="951"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2019C090" w14:textId="77777777" w:rsidR="00CE7303" w:rsidRPr="00E56099" w:rsidRDefault="00CE7303" w:rsidP="005D5552">
            <w:pPr>
              <w:keepNext/>
              <w:keepLines/>
              <w:overflowPunct w:val="0"/>
              <w:autoSpaceDE w:val="0"/>
              <w:autoSpaceDN w:val="0"/>
              <w:adjustRightInd w:val="0"/>
              <w:spacing w:after="0"/>
              <w:jc w:val="center"/>
              <w:textAlignment w:val="baseline"/>
              <w:rPr>
                <w:ins w:id="952" w:author="Nokia" w:date="2024-05-10T18:46:00Z"/>
                <w:rFonts w:ascii="Arial" w:hAnsi="Arial"/>
                <w:sz w:val="18"/>
                <w:lang w:eastAsia="en-GB"/>
              </w:rPr>
            </w:pPr>
            <w:ins w:id="953"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16FD0EFC" w14:textId="77777777" w:rsidR="00CE7303" w:rsidRPr="00E56099" w:rsidRDefault="00CE7303" w:rsidP="005D5552">
            <w:pPr>
              <w:keepNext/>
              <w:keepLines/>
              <w:overflowPunct w:val="0"/>
              <w:autoSpaceDE w:val="0"/>
              <w:autoSpaceDN w:val="0"/>
              <w:adjustRightInd w:val="0"/>
              <w:spacing w:after="0"/>
              <w:jc w:val="center"/>
              <w:textAlignment w:val="baseline"/>
              <w:rPr>
                <w:ins w:id="954" w:author="Nokia" w:date="2024-05-10T18:46:00Z"/>
                <w:rFonts w:ascii="Arial" w:hAnsi="Arial" w:cs="Arial"/>
                <w:sz w:val="18"/>
                <w:lang w:eastAsia="en-GB"/>
              </w:rPr>
            </w:pPr>
            <w:ins w:id="955" w:author="Nokia" w:date="2024-05-10T18:46:00Z">
              <w:r w:rsidRPr="00E56099">
                <w:rPr>
                  <w:rFonts w:ascii="Arial" w:hAnsi="Arial"/>
                  <w:sz w:val="18"/>
                  <w:lang w:eastAsia="en-GB"/>
                </w:rPr>
                <w:t>Cell 1</w:t>
              </w:r>
            </w:ins>
          </w:p>
        </w:tc>
        <w:tc>
          <w:tcPr>
            <w:tcW w:w="3284" w:type="dxa"/>
            <w:tcBorders>
              <w:top w:val="single" w:sz="4" w:space="0" w:color="auto"/>
              <w:left w:val="single" w:sz="4" w:space="0" w:color="auto"/>
              <w:bottom w:val="single" w:sz="4" w:space="0" w:color="auto"/>
              <w:right w:val="single" w:sz="4" w:space="0" w:color="auto"/>
            </w:tcBorders>
          </w:tcPr>
          <w:p w14:paraId="053495A5" w14:textId="77777777" w:rsidR="00CE7303" w:rsidRPr="00E56099" w:rsidRDefault="00CE7303" w:rsidP="005D5552">
            <w:pPr>
              <w:keepNext/>
              <w:keepLines/>
              <w:overflowPunct w:val="0"/>
              <w:autoSpaceDE w:val="0"/>
              <w:autoSpaceDN w:val="0"/>
              <w:adjustRightInd w:val="0"/>
              <w:spacing w:after="0"/>
              <w:textAlignment w:val="baseline"/>
              <w:rPr>
                <w:ins w:id="956" w:author="Nokia" w:date="2024-05-10T18:46:00Z"/>
                <w:rFonts w:ascii="Arial" w:hAnsi="Arial" w:cs="Arial"/>
                <w:sz w:val="18"/>
                <w:lang w:eastAsia="en-GB"/>
              </w:rPr>
            </w:pPr>
            <w:ins w:id="957" w:author="Nokia" w:date="2024-05-10T18:46:00Z">
              <w:r w:rsidRPr="00E56099">
                <w:rPr>
                  <w:rFonts w:ascii="Arial" w:hAnsi="Arial" w:cs="Arial"/>
                  <w:sz w:val="18"/>
                  <w:lang w:eastAsia="en-GB"/>
                </w:rPr>
                <w:t xml:space="preserve">Cell 1 is the </w:t>
              </w:r>
              <w:proofErr w:type="spellStart"/>
              <w:r w:rsidRPr="00E56099">
                <w:rPr>
                  <w:rFonts w:ascii="Arial" w:hAnsi="Arial" w:cs="Arial"/>
                  <w:sz w:val="18"/>
                  <w:lang w:eastAsia="en-GB"/>
                </w:rPr>
                <w:t>PCell</w:t>
              </w:r>
              <w:proofErr w:type="spellEnd"/>
              <w:r w:rsidRPr="00E56099">
                <w:rPr>
                  <w:rFonts w:ascii="Arial" w:hAnsi="Arial" w:cs="Arial"/>
                  <w:sz w:val="18"/>
                  <w:lang w:eastAsia="en-GB"/>
                </w:rPr>
                <w:t xml:space="preserve"> in </w:t>
              </w:r>
              <w:r w:rsidRPr="00E56099">
                <w:rPr>
                  <w:rFonts w:ascii="Arial" w:hAnsi="Arial"/>
                  <w:sz w:val="18"/>
                  <w:lang w:eastAsia="en-GB"/>
                </w:rPr>
                <w:t>NR-Multi-RTT-</w:t>
              </w:r>
              <w:proofErr w:type="spellStart"/>
              <w:r w:rsidRPr="00E56099">
                <w:rPr>
                  <w:rFonts w:ascii="Arial" w:hAnsi="Arial"/>
                  <w:sz w:val="18"/>
                  <w:lang w:eastAsia="en-GB"/>
                </w:rPr>
                <w:t>ProvideAssistanceData</w:t>
              </w:r>
              <w:proofErr w:type="spellEnd"/>
              <w:r w:rsidRPr="00E56099">
                <w:rPr>
                  <w:rFonts w:ascii="Arial" w:hAnsi="Arial"/>
                  <w:sz w:val="18"/>
                  <w:lang w:eastAsia="en-GB"/>
                </w:rPr>
                <w:t xml:space="preserve"> [34]</w:t>
              </w:r>
              <w:r w:rsidRPr="00E56099">
                <w:rPr>
                  <w:rFonts w:ascii="Arial" w:hAnsi="Arial" w:cs="Arial"/>
                  <w:sz w:val="18"/>
                  <w:lang w:eastAsia="en-GB"/>
                </w:rPr>
                <w:t>.</w:t>
              </w:r>
            </w:ins>
          </w:p>
        </w:tc>
      </w:tr>
      <w:tr w:rsidR="00CE7303" w:rsidRPr="00E56099" w14:paraId="0C5C1AD7" w14:textId="77777777" w:rsidTr="00A57D3B">
        <w:trPr>
          <w:cantSplit/>
          <w:trHeight w:val="187"/>
          <w:ins w:id="958"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17504604" w14:textId="77777777" w:rsidR="00CE7303" w:rsidRPr="00E56099" w:rsidRDefault="00CE7303" w:rsidP="005D5552">
            <w:pPr>
              <w:keepNext/>
              <w:keepLines/>
              <w:overflowPunct w:val="0"/>
              <w:autoSpaceDE w:val="0"/>
              <w:autoSpaceDN w:val="0"/>
              <w:adjustRightInd w:val="0"/>
              <w:spacing w:after="0"/>
              <w:textAlignment w:val="baseline"/>
              <w:rPr>
                <w:ins w:id="959" w:author="Nokia" w:date="2024-05-10T18:46:00Z"/>
                <w:rFonts w:ascii="Arial" w:hAnsi="Arial" w:cs="Arial"/>
                <w:b/>
                <w:sz w:val="18"/>
                <w:lang w:eastAsia="en-GB"/>
              </w:rPr>
            </w:pPr>
            <w:ins w:id="960" w:author="Nokia" w:date="2024-05-10T18:46:00Z">
              <w:r w:rsidRPr="00E56099">
                <w:rPr>
                  <w:rFonts w:ascii="Arial" w:hAnsi="Arial"/>
                  <w:bCs/>
                  <w:sz w:val="18"/>
                  <w:lang w:eastAsia="en-GB"/>
                </w:rPr>
                <w:t>Neighbour cell</w:t>
              </w:r>
            </w:ins>
          </w:p>
        </w:tc>
        <w:tc>
          <w:tcPr>
            <w:tcW w:w="627" w:type="dxa"/>
            <w:tcBorders>
              <w:top w:val="single" w:sz="4" w:space="0" w:color="auto"/>
              <w:left w:val="single" w:sz="4" w:space="0" w:color="auto"/>
              <w:bottom w:val="single" w:sz="4" w:space="0" w:color="auto"/>
              <w:right w:val="single" w:sz="4" w:space="0" w:color="auto"/>
            </w:tcBorders>
          </w:tcPr>
          <w:p w14:paraId="7D9AB408" w14:textId="77777777" w:rsidR="00CE7303" w:rsidRPr="00E56099" w:rsidRDefault="00CE7303" w:rsidP="005D5552">
            <w:pPr>
              <w:keepNext/>
              <w:keepLines/>
              <w:overflowPunct w:val="0"/>
              <w:autoSpaceDE w:val="0"/>
              <w:autoSpaceDN w:val="0"/>
              <w:adjustRightInd w:val="0"/>
              <w:spacing w:after="0"/>
              <w:jc w:val="center"/>
              <w:textAlignment w:val="baseline"/>
              <w:rPr>
                <w:ins w:id="961"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32F99A08" w14:textId="77777777" w:rsidR="00CE7303" w:rsidRPr="00E56099" w:rsidRDefault="00CE7303" w:rsidP="005D5552">
            <w:pPr>
              <w:keepNext/>
              <w:keepLines/>
              <w:overflowPunct w:val="0"/>
              <w:autoSpaceDE w:val="0"/>
              <w:autoSpaceDN w:val="0"/>
              <w:adjustRightInd w:val="0"/>
              <w:spacing w:after="0"/>
              <w:jc w:val="center"/>
              <w:textAlignment w:val="baseline"/>
              <w:rPr>
                <w:ins w:id="962" w:author="Nokia" w:date="2024-05-10T18:46:00Z"/>
                <w:rFonts w:ascii="Arial" w:hAnsi="Arial"/>
                <w:bCs/>
                <w:sz w:val="18"/>
                <w:lang w:eastAsia="en-GB"/>
              </w:rPr>
            </w:pPr>
            <w:ins w:id="963"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2C96F9F4" w14:textId="77777777" w:rsidR="00CE7303" w:rsidRPr="00E56099" w:rsidRDefault="00CE7303" w:rsidP="005D5552">
            <w:pPr>
              <w:keepNext/>
              <w:keepLines/>
              <w:overflowPunct w:val="0"/>
              <w:autoSpaceDE w:val="0"/>
              <w:autoSpaceDN w:val="0"/>
              <w:adjustRightInd w:val="0"/>
              <w:spacing w:after="0"/>
              <w:jc w:val="center"/>
              <w:textAlignment w:val="baseline"/>
              <w:rPr>
                <w:ins w:id="964" w:author="Nokia" w:date="2024-05-10T18:46:00Z"/>
                <w:rFonts w:ascii="Arial" w:hAnsi="Arial" w:cs="Arial"/>
                <w:b/>
                <w:sz w:val="18"/>
                <w:lang w:eastAsia="en-GB"/>
              </w:rPr>
            </w:pPr>
            <w:ins w:id="965" w:author="Nokia" w:date="2024-05-10T18:46:00Z">
              <w:r w:rsidRPr="00E56099">
                <w:rPr>
                  <w:rFonts w:ascii="Arial" w:hAnsi="Arial"/>
                  <w:bCs/>
                  <w:sz w:val="18"/>
                  <w:lang w:eastAsia="en-GB"/>
                </w:rPr>
                <w:t>Cell 2</w:t>
              </w:r>
            </w:ins>
          </w:p>
        </w:tc>
        <w:tc>
          <w:tcPr>
            <w:tcW w:w="3284" w:type="dxa"/>
            <w:tcBorders>
              <w:top w:val="single" w:sz="4" w:space="0" w:color="auto"/>
              <w:left w:val="single" w:sz="4" w:space="0" w:color="auto"/>
              <w:bottom w:val="single" w:sz="4" w:space="0" w:color="auto"/>
              <w:right w:val="single" w:sz="4" w:space="0" w:color="auto"/>
            </w:tcBorders>
            <w:hideMark/>
          </w:tcPr>
          <w:p w14:paraId="36FFBF56" w14:textId="77777777" w:rsidR="00CE7303" w:rsidRPr="00E56099" w:rsidRDefault="00CE7303" w:rsidP="005D5552">
            <w:pPr>
              <w:keepNext/>
              <w:keepLines/>
              <w:overflowPunct w:val="0"/>
              <w:autoSpaceDE w:val="0"/>
              <w:autoSpaceDN w:val="0"/>
              <w:adjustRightInd w:val="0"/>
              <w:spacing w:after="0"/>
              <w:textAlignment w:val="baseline"/>
              <w:rPr>
                <w:ins w:id="966" w:author="Nokia" w:date="2024-05-10T18:46:00Z"/>
                <w:rFonts w:ascii="Arial" w:hAnsi="Arial" w:cs="Arial"/>
                <w:b/>
                <w:sz w:val="18"/>
                <w:lang w:eastAsia="en-GB"/>
              </w:rPr>
            </w:pPr>
            <w:ins w:id="967" w:author="Nokia" w:date="2024-05-10T18:46:00Z">
              <w:r w:rsidRPr="00E56099">
                <w:rPr>
                  <w:rFonts w:ascii="Arial" w:hAnsi="Arial"/>
                  <w:bCs/>
                  <w:sz w:val="18"/>
                  <w:lang w:eastAsia="en-GB"/>
                </w:rPr>
                <w:t>Cell 2 is a neighbour cell</w:t>
              </w:r>
              <w:r w:rsidRPr="00E56099">
                <w:rPr>
                  <w:rFonts w:ascii="Arial" w:hAnsi="Arial" w:cs="Arial"/>
                  <w:sz w:val="18"/>
                  <w:lang w:eastAsia="en-GB"/>
                </w:rPr>
                <w:t xml:space="preserve"> in </w:t>
              </w:r>
              <w:r w:rsidRPr="00E56099">
                <w:rPr>
                  <w:rFonts w:ascii="Arial" w:hAnsi="Arial"/>
                  <w:sz w:val="18"/>
                  <w:lang w:eastAsia="en-GB"/>
                </w:rPr>
                <w:t>NR-Multi-RTT-</w:t>
              </w:r>
              <w:proofErr w:type="spellStart"/>
              <w:r w:rsidRPr="00E56099">
                <w:rPr>
                  <w:rFonts w:ascii="Arial" w:hAnsi="Arial"/>
                  <w:sz w:val="18"/>
                  <w:lang w:eastAsia="en-GB"/>
                </w:rPr>
                <w:t>ProvideAssistanceData</w:t>
              </w:r>
              <w:proofErr w:type="spellEnd"/>
              <w:r w:rsidRPr="00E56099">
                <w:rPr>
                  <w:rFonts w:ascii="Arial" w:hAnsi="Arial"/>
                  <w:sz w:val="18"/>
                  <w:lang w:eastAsia="en-GB"/>
                </w:rPr>
                <w:t xml:space="preserve"> [34]</w:t>
              </w:r>
              <w:r w:rsidRPr="00E56099">
                <w:rPr>
                  <w:rFonts w:ascii="Arial" w:hAnsi="Arial" w:cs="Arial"/>
                  <w:sz w:val="18"/>
                  <w:lang w:eastAsia="en-GB"/>
                </w:rPr>
                <w:t>.</w:t>
              </w:r>
            </w:ins>
          </w:p>
        </w:tc>
      </w:tr>
      <w:tr w:rsidR="00CE7303" w:rsidRPr="00E56099" w14:paraId="7A1FAF7B" w14:textId="77777777" w:rsidTr="00A57D3B">
        <w:trPr>
          <w:cantSplit/>
          <w:trHeight w:val="187"/>
          <w:ins w:id="968"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447E605B" w14:textId="77777777" w:rsidR="00CE7303" w:rsidRPr="00E56099" w:rsidRDefault="00CE7303" w:rsidP="005D5552">
            <w:pPr>
              <w:keepNext/>
              <w:keepLines/>
              <w:overflowPunct w:val="0"/>
              <w:autoSpaceDE w:val="0"/>
              <w:autoSpaceDN w:val="0"/>
              <w:adjustRightInd w:val="0"/>
              <w:spacing w:after="0"/>
              <w:textAlignment w:val="baseline"/>
              <w:rPr>
                <w:ins w:id="969" w:author="Nokia" w:date="2024-05-10T18:46:00Z"/>
                <w:rFonts w:ascii="Arial" w:hAnsi="Arial" w:cs="Arial"/>
                <w:b/>
                <w:sz w:val="18"/>
                <w:lang w:eastAsia="en-GB"/>
              </w:rPr>
            </w:pPr>
            <w:ins w:id="970" w:author="Nokia" w:date="2024-05-10T18:46:00Z">
              <w:r w:rsidRPr="00E56099">
                <w:rPr>
                  <w:rFonts w:ascii="Arial" w:hAnsi="Arial"/>
                  <w:sz w:val="18"/>
                  <w:lang w:eastAsia="en-GB"/>
                </w:rPr>
                <w:t>RF Channel Number</w:t>
              </w:r>
            </w:ins>
          </w:p>
        </w:tc>
        <w:tc>
          <w:tcPr>
            <w:tcW w:w="627" w:type="dxa"/>
            <w:tcBorders>
              <w:top w:val="single" w:sz="4" w:space="0" w:color="auto"/>
              <w:left w:val="single" w:sz="4" w:space="0" w:color="auto"/>
              <w:bottom w:val="single" w:sz="4" w:space="0" w:color="auto"/>
              <w:right w:val="single" w:sz="4" w:space="0" w:color="auto"/>
            </w:tcBorders>
          </w:tcPr>
          <w:p w14:paraId="3F434A04" w14:textId="77777777" w:rsidR="00CE7303" w:rsidRPr="00E56099" w:rsidRDefault="00CE7303" w:rsidP="005D5552">
            <w:pPr>
              <w:keepNext/>
              <w:keepLines/>
              <w:overflowPunct w:val="0"/>
              <w:autoSpaceDE w:val="0"/>
              <w:autoSpaceDN w:val="0"/>
              <w:adjustRightInd w:val="0"/>
              <w:spacing w:after="0"/>
              <w:jc w:val="center"/>
              <w:textAlignment w:val="baseline"/>
              <w:rPr>
                <w:ins w:id="971"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137B55D2" w14:textId="77777777" w:rsidR="00CE7303" w:rsidRPr="00E56099" w:rsidRDefault="00CE7303" w:rsidP="005D5552">
            <w:pPr>
              <w:keepNext/>
              <w:keepLines/>
              <w:overflowPunct w:val="0"/>
              <w:autoSpaceDE w:val="0"/>
              <w:autoSpaceDN w:val="0"/>
              <w:adjustRightInd w:val="0"/>
              <w:spacing w:after="0"/>
              <w:jc w:val="center"/>
              <w:textAlignment w:val="baseline"/>
              <w:rPr>
                <w:ins w:id="972" w:author="Nokia" w:date="2024-05-10T18:46:00Z"/>
                <w:rFonts w:ascii="Arial" w:hAnsi="Arial"/>
                <w:bCs/>
                <w:sz w:val="18"/>
                <w:lang w:eastAsia="en-GB"/>
              </w:rPr>
            </w:pPr>
            <w:ins w:id="973"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7D980F02" w14:textId="77777777" w:rsidR="00CE7303" w:rsidRPr="00E56099" w:rsidRDefault="00CE7303" w:rsidP="005D5552">
            <w:pPr>
              <w:keepNext/>
              <w:keepLines/>
              <w:overflowPunct w:val="0"/>
              <w:autoSpaceDE w:val="0"/>
              <w:autoSpaceDN w:val="0"/>
              <w:adjustRightInd w:val="0"/>
              <w:spacing w:after="0"/>
              <w:jc w:val="center"/>
              <w:textAlignment w:val="baseline"/>
              <w:rPr>
                <w:ins w:id="974" w:author="Nokia" w:date="2024-05-10T18:46:00Z"/>
                <w:rFonts w:ascii="Arial" w:hAnsi="Arial" w:cs="Arial"/>
                <w:b/>
                <w:sz w:val="18"/>
                <w:lang w:eastAsia="en-GB"/>
              </w:rPr>
            </w:pPr>
            <w:ins w:id="975" w:author="Nokia" w:date="2024-05-10T18:46:00Z">
              <w:r w:rsidRPr="00E56099">
                <w:rPr>
                  <w:rFonts w:ascii="Arial" w:hAnsi="Arial"/>
                  <w:bCs/>
                  <w:sz w:val="18"/>
                  <w:lang w:eastAsia="en-GB"/>
                </w:rPr>
                <w:t>1</w:t>
              </w:r>
            </w:ins>
          </w:p>
        </w:tc>
        <w:tc>
          <w:tcPr>
            <w:tcW w:w="3284" w:type="dxa"/>
            <w:tcBorders>
              <w:top w:val="single" w:sz="4" w:space="0" w:color="auto"/>
              <w:left w:val="single" w:sz="4" w:space="0" w:color="auto"/>
              <w:bottom w:val="single" w:sz="4" w:space="0" w:color="auto"/>
              <w:right w:val="single" w:sz="4" w:space="0" w:color="auto"/>
            </w:tcBorders>
          </w:tcPr>
          <w:p w14:paraId="4D84C8FF" w14:textId="77777777" w:rsidR="00CE7303" w:rsidRPr="00E56099" w:rsidRDefault="00CE7303" w:rsidP="005D5552">
            <w:pPr>
              <w:keepNext/>
              <w:keepLines/>
              <w:overflowPunct w:val="0"/>
              <w:autoSpaceDE w:val="0"/>
              <w:autoSpaceDN w:val="0"/>
              <w:adjustRightInd w:val="0"/>
              <w:spacing w:after="0"/>
              <w:textAlignment w:val="baseline"/>
              <w:rPr>
                <w:ins w:id="976" w:author="Nokia" w:date="2024-05-10T18:46:00Z"/>
                <w:rFonts w:ascii="Arial" w:hAnsi="Arial" w:cs="Arial"/>
                <w:bCs/>
                <w:sz w:val="18"/>
                <w:lang w:eastAsia="en-GB"/>
              </w:rPr>
            </w:pPr>
            <w:ins w:id="977" w:author="Nokia" w:date="2024-05-10T18:46:00Z">
              <w:r w:rsidRPr="00E56099">
                <w:rPr>
                  <w:rFonts w:ascii="Arial" w:hAnsi="Arial" w:cs="Arial"/>
                  <w:bCs/>
                  <w:sz w:val="18"/>
                  <w:lang w:eastAsia="en-GB"/>
                </w:rPr>
                <w:t>For both Cell 1 and Cell 2</w:t>
              </w:r>
            </w:ins>
          </w:p>
        </w:tc>
      </w:tr>
      <w:tr w:rsidR="00CE7303" w:rsidRPr="00E56099" w14:paraId="26459C25" w14:textId="77777777" w:rsidTr="00A57D3B">
        <w:trPr>
          <w:cantSplit/>
          <w:trHeight w:val="187"/>
          <w:ins w:id="978" w:author="Nokia" w:date="2024-05-10T18:46:00Z"/>
        </w:trPr>
        <w:tc>
          <w:tcPr>
            <w:tcW w:w="2523" w:type="dxa"/>
            <w:tcBorders>
              <w:top w:val="single" w:sz="4" w:space="0" w:color="auto"/>
              <w:left w:val="single" w:sz="4" w:space="0" w:color="auto"/>
              <w:right w:val="single" w:sz="4" w:space="0" w:color="auto"/>
            </w:tcBorders>
          </w:tcPr>
          <w:p w14:paraId="2C9C0183" w14:textId="77777777" w:rsidR="00CE7303" w:rsidRPr="00E56099" w:rsidRDefault="00CE7303" w:rsidP="005D5552">
            <w:pPr>
              <w:keepNext/>
              <w:keepLines/>
              <w:overflowPunct w:val="0"/>
              <w:autoSpaceDE w:val="0"/>
              <w:autoSpaceDN w:val="0"/>
              <w:adjustRightInd w:val="0"/>
              <w:spacing w:after="0"/>
              <w:textAlignment w:val="baseline"/>
              <w:rPr>
                <w:ins w:id="979" w:author="Nokia" w:date="2024-05-10T18:46:00Z"/>
                <w:rFonts w:ascii="Arial" w:hAnsi="Arial"/>
                <w:sz w:val="18"/>
                <w:lang w:eastAsia="en-GB"/>
              </w:rPr>
            </w:pPr>
            <w:proofErr w:type="spellStart"/>
            <w:ins w:id="980" w:author="Nokia" w:date="2024-05-10T18:46:00Z">
              <w:r w:rsidRPr="00E56099">
                <w:rPr>
                  <w:rFonts w:ascii="Arial" w:hAnsi="Arial" w:cs="Arial"/>
                  <w:sz w:val="18"/>
                  <w:szCs w:val="16"/>
                  <w:lang w:eastAsia="en-GB"/>
                </w:rPr>
                <w:t>BW</w:t>
              </w:r>
              <w:r w:rsidRPr="00E56099">
                <w:rPr>
                  <w:rFonts w:ascii="Arial" w:hAnsi="Arial" w:cs="Arial"/>
                  <w:sz w:val="18"/>
                  <w:szCs w:val="16"/>
                  <w:vertAlign w:val="subscript"/>
                  <w:lang w:eastAsia="en-GB"/>
                </w:rPr>
                <w:t>channel</w:t>
              </w:r>
              <w:proofErr w:type="spellEnd"/>
            </w:ins>
          </w:p>
        </w:tc>
        <w:tc>
          <w:tcPr>
            <w:tcW w:w="627" w:type="dxa"/>
            <w:tcBorders>
              <w:top w:val="single" w:sz="4" w:space="0" w:color="auto"/>
              <w:left w:val="single" w:sz="4" w:space="0" w:color="auto"/>
              <w:right w:val="single" w:sz="4" w:space="0" w:color="auto"/>
            </w:tcBorders>
          </w:tcPr>
          <w:p w14:paraId="77F2D3EE" w14:textId="77777777" w:rsidR="00CE7303" w:rsidRPr="00E56099" w:rsidRDefault="00CE7303" w:rsidP="005D5552">
            <w:pPr>
              <w:keepNext/>
              <w:keepLines/>
              <w:overflowPunct w:val="0"/>
              <w:autoSpaceDE w:val="0"/>
              <w:autoSpaceDN w:val="0"/>
              <w:adjustRightInd w:val="0"/>
              <w:spacing w:after="0"/>
              <w:jc w:val="center"/>
              <w:textAlignment w:val="baseline"/>
              <w:rPr>
                <w:ins w:id="981" w:author="Nokia" w:date="2024-05-10T18:46:00Z"/>
                <w:rFonts w:ascii="Arial" w:hAnsi="Arial"/>
                <w:sz w:val="18"/>
                <w:lang w:eastAsia="en-GB"/>
              </w:rPr>
            </w:pPr>
            <w:ins w:id="982" w:author="Nokia" w:date="2024-05-10T18:46:00Z">
              <w:r w:rsidRPr="00E56099">
                <w:rPr>
                  <w:rFonts w:ascii="Arial" w:hAnsi="Arial" w:hint="eastAsia"/>
                  <w:sz w:val="18"/>
                  <w:lang w:eastAsia="en-GB"/>
                </w:rPr>
                <w:t>M</w:t>
              </w:r>
              <w:r w:rsidRPr="00E56099">
                <w:rPr>
                  <w:rFonts w:ascii="Arial" w:hAnsi="Arial"/>
                  <w:sz w:val="18"/>
                  <w:lang w:eastAsia="en-GB"/>
                </w:rPr>
                <w:t>Hz</w:t>
              </w:r>
            </w:ins>
          </w:p>
        </w:tc>
        <w:tc>
          <w:tcPr>
            <w:tcW w:w="1148" w:type="dxa"/>
            <w:tcBorders>
              <w:top w:val="single" w:sz="4" w:space="0" w:color="auto"/>
              <w:left w:val="single" w:sz="4" w:space="0" w:color="auto"/>
              <w:bottom w:val="single" w:sz="4" w:space="0" w:color="auto"/>
              <w:right w:val="single" w:sz="4" w:space="0" w:color="auto"/>
            </w:tcBorders>
          </w:tcPr>
          <w:p w14:paraId="39B94D65" w14:textId="77777777" w:rsidR="00CE7303" w:rsidRPr="00E56099" w:rsidRDefault="00CE7303" w:rsidP="005D5552">
            <w:pPr>
              <w:keepNext/>
              <w:keepLines/>
              <w:overflowPunct w:val="0"/>
              <w:autoSpaceDE w:val="0"/>
              <w:autoSpaceDN w:val="0"/>
              <w:adjustRightInd w:val="0"/>
              <w:spacing w:after="0"/>
              <w:jc w:val="center"/>
              <w:textAlignment w:val="baseline"/>
              <w:rPr>
                <w:ins w:id="983" w:author="Nokia" w:date="2024-05-10T18:46:00Z"/>
                <w:rFonts w:ascii="Arial" w:hAnsi="Arial"/>
                <w:sz w:val="18"/>
                <w:lang w:eastAsia="en-GB"/>
              </w:rPr>
            </w:pPr>
            <w:ins w:id="984" w:author="Nokia" w:date="2024-05-10T18:46:00Z">
              <w:r w:rsidRPr="00E56099">
                <w:rPr>
                  <w:rFonts w:ascii="Arial" w:hAnsi="Arial" w:hint="eastAsia"/>
                  <w:sz w:val="18"/>
                  <w:lang w:eastAsia="en-GB"/>
                </w:rPr>
                <w:t>1</w:t>
              </w:r>
            </w:ins>
          </w:p>
        </w:tc>
        <w:tc>
          <w:tcPr>
            <w:tcW w:w="2029" w:type="dxa"/>
            <w:tcBorders>
              <w:bottom w:val="single" w:sz="4" w:space="0" w:color="auto"/>
            </w:tcBorders>
          </w:tcPr>
          <w:p w14:paraId="14DADFF4" w14:textId="77777777" w:rsidR="00CE7303" w:rsidRPr="00E56099" w:rsidRDefault="00CE7303" w:rsidP="005D5552">
            <w:pPr>
              <w:keepNext/>
              <w:keepLines/>
              <w:overflowPunct w:val="0"/>
              <w:autoSpaceDE w:val="0"/>
              <w:autoSpaceDN w:val="0"/>
              <w:adjustRightInd w:val="0"/>
              <w:spacing w:after="0"/>
              <w:jc w:val="center"/>
              <w:textAlignment w:val="baseline"/>
              <w:rPr>
                <w:ins w:id="985" w:author="Nokia" w:date="2024-05-10T18:46:00Z"/>
                <w:rFonts w:ascii="Arial" w:hAnsi="Arial"/>
                <w:bCs/>
                <w:sz w:val="18"/>
                <w:lang w:eastAsia="en-GB"/>
              </w:rPr>
            </w:pPr>
            <w:ins w:id="986" w:author="Nokia" w:date="2024-05-10T18:46:00Z">
              <w:r w:rsidRPr="00E56099">
                <w:rPr>
                  <w:rFonts w:ascii="Arial" w:hAnsi="Arial" w:hint="eastAsia"/>
                  <w:sz w:val="18"/>
                  <w:szCs w:val="18"/>
                  <w:lang w:eastAsia="zh-CN"/>
                </w:rPr>
                <w:t>200</w:t>
              </w:r>
              <w:r w:rsidRPr="00E56099">
                <w:rPr>
                  <w:rFonts w:ascii="Arial" w:hAnsi="Arial"/>
                  <w:sz w:val="18"/>
                  <w:szCs w:val="18"/>
                  <w:lang w:eastAsia="en-GB"/>
                </w:rPr>
                <w:t xml:space="preserve">: </w:t>
              </w:r>
              <w:proofErr w:type="spellStart"/>
              <w:proofErr w:type="gramStart"/>
              <w:r w:rsidRPr="00E56099">
                <w:rPr>
                  <w:rFonts w:ascii="Arial" w:hAnsi="Arial"/>
                  <w:sz w:val="18"/>
                  <w:szCs w:val="18"/>
                  <w:lang w:eastAsia="en-GB"/>
                </w:rPr>
                <w:t>N</w:t>
              </w:r>
              <w:r w:rsidRPr="00E56099">
                <w:rPr>
                  <w:rFonts w:ascii="Arial" w:hAnsi="Arial"/>
                  <w:sz w:val="18"/>
                  <w:szCs w:val="18"/>
                  <w:vertAlign w:val="subscript"/>
                  <w:lang w:eastAsia="en-GB"/>
                </w:rPr>
                <w:t>RB,c</w:t>
              </w:r>
              <w:proofErr w:type="spellEnd"/>
              <w:proofErr w:type="gramEnd"/>
              <w:r w:rsidRPr="00E56099">
                <w:rPr>
                  <w:rFonts w:ascii="Arial" w:hAnsi="Arial"/>
                  <w:sz w:val="18"/>
                  <w:szCs w:val="18"/>
                  <w:vertAlign w:val="subscript"/>
                  <w:lang w:eastAsia="en-GB"/>
                </w:rPr>
                <w:t xml:space="preserve"> </w:t>
              </w:r>
              <w:r w:rsidRPr="00E56099">
                <w:rPr>
                  <w:rFonts w:ascii="Arial" w:hAnsi="Arial"/>
                  <w:sz w:val="18"/>
                  <w:szCs w:val="18"/>
                  <w:lang w:eastAsia="en-GB"/>
                </w:rPr>
                <w:t xml:space="preserve">= </w:t>
              </w:r>
              <w:r w:rsidRPr="00E56099">
                <w:rPr>
                  <w:rFonts w:ascii="Arial" w:hAnsi="Arial" w:hint="eastAsia"/>
                  <w:sz w:val="18"/>
                  <w:szCs w:val="18"/>
                  <w:lang w:eastAsia="zh-CN"/>
                </w:rPr>
                <w:t>132</w:t>
              </w:r>
            </w:ins>
          </w:p>
        </w:tc>
        <w:tc>
          <w:tcPr>
            <w:tcW w:w="3284" w:type="dxa"/>
            <w:tcBorders>
              <w:bottom w:val="single" w:sz="4" w:space="0" w:color="auto"/>
            </w:tcBorders>
          </w:tcPr>
          <w:p w14:paraId="2BCE5953" w14:textId="77777777" w:rsidR="00CE7303" w:rsidRPr="00E56099" w:rsidRDefault="00CE7303" w:rsidP="005D5552">
            <w:pPr>
              <w:keepNext/>
              <w:keepLines/>
              <w:overflowPunct w:val="0"/>
              <w:autoSpaceDE w:val="0"/>
              <w:autoSpaceDN w:val="0"/>
              <w:adjustRightInd w:val="0"/>
              <w:spacing w:after="0"/>
              <w:textAlignment w:val="baseline"/>
              <w:rPr>
                <w:ins w:id="987" w:author="Nokia" w:date="2024-05-10T18:46:00Z"/>
                <w:rFonts w:ascii="Arial" w:hAnsi="Arial" w:cs="Arial"/>
                <w:bCs/>
                <w:sz w:val="18"/>
                <w:lang w:eastAsia="en-GB"/>
              </w:rPr>
            </w:pPr>
          </w:p>
        </w:tc>
      </w:tr>
      <w:tr w:rsidR="00CE7303" w:rsidRPr="00E56099" w14:paraId="133F1CD6" w14:textId="77777777" w:rsidTr="00A57D3B">
        <w:trPr>
          <w:cantSplit/>
          <w:trHeight w:val="187"/>
          <w:ins w:id="988" w:author="Nokia" w:date="2024-05-10T18:46:00Z"/>
        </w:trPr>
        <w:tc>
          <w:tcPr>
            <w:tcW w:w="2523" w:type="dxa"/>
            <w:tcBorders>
              <w:top w:val="single" w:sz="4" w:space="0" w:color="auto"/>
              <w:left w:val="single" w:sz="4" w:space="0" w:color="auto"/>
              <w:bottom w:val="nil"/>
              <w:right w:val="single" w:sz="4" w:space="0" w:color="auto"/>
            </w:tcBorders>
            <w:shd w:val="clear" w:color="auto" w:fill="auto"/>
            <w:hideMark/>
          </w:tcPr>
          <w:p w14:paraId="57840CDC" w14:textId="77777777" w:rsidR="00CE7303" w:rsidRPr="00E56099" w:rsidRDefault="00CE7303" w:rsidP="005D5552">
            <w:pPr>
              <w:keepNext/>
              <w:keepLines/>
              <w:overflowPunct w:val="0"/>
              <w:autoSpaceDE w:val="0"/>
              <w:autoSpaceDN w:val="0"/>
              <w:adjustRightInd w:val="0"/>
              <w:spacing w:after="0"/>
              <w:textAlignment w:val="baseline"/>
              <w:rPr>
                <w:ins w:id="989" w:author="Nokia" w:date="2024-05-10T18:46:00Z"/>
                <w:rFonts w:ascii="Arial" w:hAnsi="Arial"/>
                <w:sz w:val="18"/>
                <w:lang w:eastAsia="en-GB"/>
              </w:rPr>
            </w:pPr>
            <w:ins w:id="990" w:author="Nokia" w:date="2024-05-10T18:46:00Z">
              <w:r w:rsidRPr="00E56099">
                <w:rPr>
                  <w:rFonts w:ascii="Arial" w:hAnsi="Arial"/>
                  <w:sz w:val="18"/>
                  <w:lang w:eastAsia="en-GB"/>
                </w:rPr>
                <w:t>SSB configuration</w:t>
              </w:r>
            </w:ins>
          </w:p>
        </w:tc>
        <w:tc>
          <w:tcPr>
            <w:tcW w:w="627" w:type="dxa"/>
            <w:tcBorders>
              <w:top w:val="single" w:sz="4" w:space="0" w:color="auto"/>
              <w:left w:val="single" w:sz="4" w:space="0" w:color="auto"/>
              <w:bottom w:val="nil"/>
              <w:right w:val="single" w:sz="4" w:space="0" w:color="auto"/>
            </w:tcBorders>
            <w:shd w:val="clear" w:color="auto" w:fill="auto"/>
          </w:tcPr>
          <w:p w14:paraId="7FEE3074" w14:textId="77777777" w:rsidR="00CE7303" w:rsidRPr="00E56099" w:rsidRDefault="00CE7303" w:rsidP="005D5552">
            <w:pPr>
              <w:keepNext/>
              <w:keepLines/>
              <w:overflowPunct w:val="0"/>
              <w:autoSpaceDE w:val="0"/>
              <w:autoSpaceDN w:val="0"/>
              <w:adjustRightInd w:val="0"/>
              <w:spacing w:after="0"/>
              <w:jc w:val="center"/>
              <w:textAlignment w:val="baseline"/>
              <w:rPr>
                <w:ins w:id="991"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6FC5DEDA" w14:textId="77777777" w:rsidR="00CE7303" w:rsidRPr="00E56099" w:rsidRDefault="00CE7303" w:rsidP="005D5552">
            <w:pPr>
              <w:keepNext/>
              <w:keepLines/>
              <w:overflowPunct w:val="0"/>
              <w:autoSpaceDE w:val="0"/>
              <w:autoSpaceDN w:val="0"/>
              <w:adjustRightInd w:val="0"/>
              <w:spacing w:after="0"/>
              <w:jc w:val="center"/>
              <w:textAlignment w:val="baseline"/>
              <w:rPr>
                <w:ins w:id="992" w:author="Nokia" w:date="2024-05-10T18:46:00Z"/>
                <w:rFonts w:ascii="Arial" w:hAnsi="Arial"/>
                <w:bCs/>
                <w:sz w:val="18"/>
                <w:lang w:eastAsia="en-GB"/>
              </w:rPr>
            </w:pPr>
            <w:ins w:id="993" w:author="Nokia" w:date="2024-05-10T18:46:00Z">
              <w:r w:rsidRPr="00E56099">
                <w:rPr>
                  <w:rFonts w:ascii="Arial" w:hAnsi="Arial"/>
                  <w:bCs/>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15035632" w14:textId="77777777" w:rsidR="00CE7303" w:rsidRPr="00E56099" w:rsidRDefault="00CE7303" w:rsidP="005D5552">
            <w:pPr>
              <w:keepNext/>
              <w:keepLines/>
              <w:overflowPunct w:val="0"/>
              <w:autoSpaceDE w:val="0"/>
              <w:autoSpaceDN w:val="0"/>
              <w:adjustRightInd w:val="0"/>
              <w:spacing w:after="0"/>
              <w:jc w:val="center"/>
              <w:textAlignment w:val="baseline"/>
              <w:rPr>
                <w:ins w:id="994" w:author="Nokia" w:date="2024-05-10T18:46:00Z"/>
                <w:rFonts w:ascii="Arial" w:hAnsi="Arial"/>
                <w:bCs/>
                <w:sz w:val="18"/>
                <w:lang w:eastAsia="en-GB"/>
              </w:rPr>
            </w:pPr>
            <w:ins w:id="995" w:author="Nokia" w:date="2024-05-10T18:46:00Z">
              <w:r w:rsidRPr="00E56099">
                <w:rPr>
                  <w:rFonts w:ascii="Arial" w:hAnsi="Arial"/>
                  <w:bCs/>
                  <w:sz w:val="18"/>
                  <w:lang w:eastAsia="en-GB"/>
                </w:rPr>
                <w:t>SSB.2 FR2</w:t>
              </w:r>
            </w:ins>
          </w:p>
        </w:tc>
        <w:tc>
          <w:tcPr>
            <w:tcW w:w="3284" w:type="dxa"/>
            <w:tcBorders>
              <w:top w:val="single" w:sz="4" w:space="0" w:color="auto"/>
              <w:left w:val="single" w:sz="4" w:space="0" w:color="auto"/>
              <w:bottom w:val="single" w:sz="4" w:space="0" w:color="auto"/>
              <w:right w:val="single" w:sz="4" w:space="0" w:color="auto"/>
            </w:tcBorders>
          </w:tcPr>
          <w:p w14:paraId="3C0E7F86" w14:textId="77777777" w:rsidR="00CE7303" w:rsidRPr="00E56099" w:rsidRDefault="00CE7303" w:rsidP="005D5552">
            <w:pPr>
              <w:keepNext/>
              <w:keepLines/>
              <w:overflowPunct w:val="0"/>
              <w:autoSpaceDE w:val="0"/>
              <w:autoSpaceDN w:val="0"/>
              <w:adjustRightInd w:val="0"/>
              <w:spacing w:after="0"/>
              <w:textAlignment w:val="baseline"/>
              <w:rPr>
                <w:ins w:id="996" w:author="Nokia" w:date="2024-05-10T18:46:00Z"/>
                <w:rFonts w:ascii="Arial" w:hAnsi="Arial"/>
                <w:bCs/>
                <w:sz w:val="18"/>
                <w:lang w:eastAsia="en-GB"/>
              </w:rPr>
            </w:pPr>
          </w:p>
        </w:tc>
      </w:tr>
      <w:tr w:rsidR="00CE7303" w:rsidRPr="00E56099" w14:paraId="7A8E258E" w14:textId="77777777" w:rsidTr="00A57D3B">
        <w:trPr>
          <w:cantSplit/>
          <w:trHeight w:val="187"/>
          <w:ins w:id="997" w:author="Nokia" w:date="2024-05-10T18:46:00Z"/>
        </w:trPr>
        <w:tc>
          <w:tcPr>
            <w:tcW w:w="2523" w:type="dxa"/>
            <w:tcBorders>
              <w:top w:val="single" w:sz="4" w:space="0" w:color="auto"/>
              <w:left w:val="single" w:sz="4" w:space="0" w:color="auto"/>
              <w:bottom w:val="nil"/>
              <w:right w:val="single" w:sz="4" w:space="0" w:color="auto"/>
            </w:tcBorders>
            <w:shd w:val="clear" w:color="auto" w:fill="auto"/>
            <w:hideMark/>
          </w:tcPr>
          <w:p w14:paraId="7741F975" w14:textId="77777777" w:rsidR="00CE7303" w:rsidRPr="00E56099" w:rsidRDefault="00CE7303" w:rsidP="005D5552">
            <w:pPr>
              <w:keepNext/>
              <w:keepLines/>
              <w:overflowPunct w:val="0"/>
              <w:autoSpaceDE w:val="0"/>
              <w:autoSpaceDN w:val="0"/>
              <w:adjustRightInd w:val="0"/>
              <w:spacing w:after="0"/>
              <w:textAlignment w:val="baseline"/>
              <w:rPr>
                <w:ins w:id="998" w:author="Nokia" w:date="2024-05-10T18:46:00Z"/>
                <w:rFonts w:ascii="Arial" w:hAnsi="Arial"/>
                <w:sz w:val="18"/>
                <w:lang w:eastAsia="en-GB"/>
              </w:rPr>
            </w:pPr>
            <w:ins w:id="999" w:author="Nokia" w:date="2024-05-10T18:46:00Z">
              <w:r w:rsidRPr="00E56099">
                <w:rPr>
                  <w:rFonts w:ascii="Arial" w:hAnsi="Arial"/>
                  <w:sz w:val="18"/>
                  <w:lang w:eastAsia="en-GB"/>
                </w:rPr>
                <w:t>SMTC configuration</w:t>
              </w:r>
            </w:ins>
          </w:p>
        </w:tc>
        <w:tc>
          <w:tcPr>
            <w:tcW w:w="627" w:type="dxa"/>
            <w:tcBorders>
              <w:top w:val="single" w:sz="4" w:space="0" w:color="auto"/>
              <w:left w:val="single" w:sz="4" w:space="0" w:color="auto"/>
              <w:bottom w:val="nil"/>
              <w:right w:val="single" w:sz="4" w:space="0" w:color="auto"/>
            </w:tcBorders>
            <w:shd w:val="clear" w:color="auto" w:fill="auto"/>
          </w:tcPr>
          <w:p w14:paraId="390BF4CA" w14:textId="77777777" w:rsidR="00CE7303" w:rsidRPr="00E56099" w:rsidRDefault="00CE7303" w:rsidP="005D5552">
            <w:pPr>
              <w:keepNext/>
              <w:keepLines/>
              <w:overflowPunct w:val="0"/>
              <w:autoSpaceDE w:val="0"/>
              <w:autoSpaceDN w:val="0"/>
              <w:adjustRightInd w:val="0"/>
              <w:spacing w:after="0"/>
              <w:jc w:val="center"/>
              <w:textAlignment w:val="baseline"/>
              <w:rPr>
                <w:ins w:id="1000"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1ABAC9D1" w14:textId="77777777" w:rsidR="00CE7303" w:rsidRPr="00E56099" w:rsidRDefault="00CE7303" w:rsidP="005D5552">
            <w:pPr>
              <w:keepNext/>
              <w:keepLines/>
              <w:overflowPunct w:val="0"/>
              <w:autoSpaceDE w:val="0"/>
              <w:autoSpaceDN w:val="0"/>
              <w:adjustRightInd w:val="0"/>
              <w:spacing w:after="0"/>
              <w:jc w:val="center"/>
              <w:textAlignment w:val="baseline"/>
              <w:rPr>
                <w:ins w:id="1001" w:author="Nokia" w:date="2024-05-10T18:46:00Z"/>
                <w:rFonts w:ascii="Arial" w:hAnsi="Arial"/>
                <w:bCs/>
                <w:sz w:val="18"/>
                <w:lang w:eastAsia="en-GB"/>
              </w:rPr>
            </w:pPr>
            <w:ins w:id="1002" w:author="Nokia" w:date="2024-05-10T18:46:00Z">
              <w:r w:rsidRPr="00E56099">
                <w:rPr>
                  <w:rFonts w:ascii="Arial" w:hAnsi="Arial"/>
                  <w:bCs/>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0ADD2800" w14:textId="77777777" w:rsidR="00CE7303" w:rsidRPr="00E56099" w:rsidRDefault="00CE7303" w:rsidP="005D5552">
            <w:pPr>
              <w:keepNext/>
              <w:keepLines/>
              <w:overflowPunct w:val="0"/>
              <w:autoSpaceDE w:val="0"/>
              <w:autoSpaceDN w:val="0"/>
              <w:adjustRightInd w:val="0"/>
              <w:spacing w:after="0"/>
              <w:jc w:val="center"/>
              <w:textAlignment w:val="baseline"/>
              <w:rPr>
                <w:ins w:id="1003" w:author="Nokia" w:date="2024-05-10T18:46:00Z"/>
                <w:rFonts w:ascii="Arial" w:hAnsi="Arial"/>
                <w:bCs/>
                <w:sz w:val="18"/>
                <w:lang w:eastAsia="en-GB"/>
              </w:rPr>
            </w:pPr>
            <w:ins w:id="1004" w:author="Nokia" w:date="2024-05-10T18:46:00Z">
              <w:r w:rsidRPr="00E56099">
                <w:rPr>
                  <w:rFonts w:ascii="Arial" w:hAnsi="Arial"/>
                  <w:bCs/>
                  <w:sz w:val="18"/>
                  <w:lang w:eastAsia="en-GB"/>
                </w:rPr>
                <w:t>SMTC.1</w:t>
              </w:r>
            </w:ins>
          </w:p>
        </w:tc>
        <w:tc>
          <w:tcPr>
            <w:tcW w:w="3284" w:type="dxa"/>
            <w:tcBorders>
              <w:top w:val="single" w:sz="4" w:space="0" w:color="auto"/>
              <w:left w:val="single" w:sz="4" w:space="0" w:color="auto"/>
              <w:bottom w:val="single" w:sz="4" w:space="0" w:color="auto"/>
              <w:right w:val="single" w:sz="4" w:space="0" w:color="auto"/>
            </w:tcBorders>
          </w:tcPr>
          <w:p w14:paraId="61545001" w14:textId="77777777" w:rsidR="00CE7303" w:rsidRPr="00E56099" w:rsidRDefault="00CE7303" w:rsidP="005D5552">
            <w:pPr>
              <w:keepNext/>
              <w:keepLines/>
              <w:overflowPunct w:val="0"/>
              <w:autoSpaceDE w:val="0"/>
              <w:autoSpaceDN w:val="0"/>
              <w:adjustRightInd w:val="0"/>
              <w:spacing w:after="0"/>
              <w:textAlignment w:val="baseline"/>
              <w:rPr>
                <w:ins w:id="1005" w:author="Nokia" w:date="2024-05-10T18:46:00Z"/>
                <w:rFonts w:ascii="Arial" w:hAnsi="Arial"/>
                <w:bCs/>
                <w:sz w:val="18"/>
                <w:lang w:eastAsia="en-GB"/>
              </w:rPr>
            </w:pPr>
          </w:p>
        </w:tc>
      </w:tr>
      <w:tr w:rsidR="00CE7303" w:rsidRPr="00E56099" w14:paraId="6FCACD6F" w14:textId="77777777" w:rsidTr="00A57D3B">
        <w:trPr>
          <w:cantSplit/>
          <w:trHeight w:val="187"/>
          <w:ins w:id="1006"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057153BE" w14:textId="77777777" w:rsidR="00CE7303" w:rsidRPr="00E56099" w:rsidRDefault="00CE7303" w:rsidP="005D5552">
            <w:pPr>
              <w:keepNext/>
              <w:keepLines/>
              <w:overflowPunct w:val="0"/>
              <w:autoSpaceDE w:val="0"/>
              <w:autoSpaceDN w:val="0"/>
              <w:adjustRightInd w:val="0"/>
              <w:spacing w:after="0"/>
              <w:textAlignment w:val="baseline"/>
              <w:rPr>
                <w:ins w:id="1007" w:author="Nokia" w:date="2024-05-10T18:46:00Z"/>
                <w:rFonts w:ascii="Arial" w:hAnsi="Arial" w:cs="Arial"/>
                <w:sz w:val="18"/>
                <w:lang w:eastAsia="en-GB"/>
              </w:rPr>
            </w:pPr>
            <w:ins w:id="1008" w:author="Nokia" w:date="2024-05-10T18:46:00Z">
              <w:r w:rsidRPr="00E56099">
                <w:rPr>
                  <w:rFonts w:ascii="Arial" w:hAnsi="Arial"/>
                  <w:sz w:val="18"/>
                  <w:lang w:eastAsia="en-GB"/>
                </w:rPr>
                <w:t>CP length</w:t>
              </w:r>
            </w:ins>
          </w:p>
        </w:tc>
        <w:tc>
          <w:tcPr>
            <w:tcW w:w="627" w:type="dxa"/>
            <w:tcBorders>
              <w:top w:val="single" w:sz="4" w:space="0" w:color="auto"/>
              <w:left w:val="single" w:sz="4" w:space="0" w:color="auto"/>
              <w:bottom w:val="single" w:sz="4" w:space="0" w:color="auto"/>
              <w:right w:val="single" w:sz="4" w:space="0" w:color="auto"/>
            </w:tcBorders>
          </w:tcPr>
          <w:p w14:paraId="67A6499B" w14:textId="77777777" w:rsidR="00CE7303" w:rsidRPr="00E56099" w:rsidRDefault="00CE7303" w:rsidP="005D5552">
            <w:pPr>
              <w:keepNext/>
              <w:keepLines/>
              <w:overflowPunct w:val="0"/>
              <w:autoSpaceDE w:val="0"/>
              <w:autoSpaceDN w:val="0"/>
              <w:adjustRightInd w:val="0"/>
              <w:spacing w:after="0"/>
              <w:jc w:val="center"/>
              <w:textAlignment w:val="baseline"/>
              <w:rPr>
                <w:ins w:id="1009"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7162B83D" w14:textId="77777777" w:rsidR="00CE7303" w:rsidRPr="00E56099" w:rsidRDefault="00CE7303" w:rsidP="005D5552">
            <w:pPr>
              <w:keepNext/>
              <w:keepLines/>
              <w:overflowPunct w:val="0"/>
              <w:autoSpaceDE w:val="0"/>
              <w:autoSpaceDN w:val="0"/>
              <w:adjustRightInd w:val="0"/>
              <w:spacing w:after="0"/>
              <w:jc w:val="center"/>
              <w:textAlignment w:val="baseline"/>
              <w:rPr>
                <w:ins w:id="1010" w:author="Nokia" w:date="2024-05-10T18:46:00Z"/>
                <w:rFonts w:ascii="Arial" w:hAnsi="Arial"/>
                <w:sz w:val="18"/>
                <w:lang w:eastAsia="en-GB"/>
              </w:rPr>
            </w:pPr>
            <w:ins w:id="1011"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734302CE" w14:textId="77777777" w:rsidR="00CE7303" w:rsidRPr="00E56099" w:rsidRDefault="00CE7303" w:rsidP="005D5552">
            <w:pPr>
              <w:keepNext/>
              <w:keepLines/>
              <w:overflowPunct w:val="0"/>
              <w:autoSpaceDE w:val="0"/>
              <w:autoSpaceDN w:val="0"/>
              <w:adjustRightInd w:val="0"/>
              <w:spacing w:after="0"/>
              <w:jc w:val="center"/>
              <w:textAlignment w:val="baseline"/>
              <w:rPr>
                <w:ins w:id="1012" w:author="Nokia" w:date="2024-05-10T18:46:00Z"/>
                <w:rFonts w:ascii="Arial" w:hAnsi="Arial" w:cs="Arial"/>
                <w:sz w:val="18"/>
                <w:lang w:eastAsia="en-GB"/>
              </w:rPr>
            </w:pPr>
            <w:ins w:id="1013" w:author="Nokia" w:date="2024-05-10T18:46:00Z">
              <w:r w:rsidRPr="00E56099">
                <w:rPr>
                  <w:rFonts w:ascii="Arial" w:hAnsi="Arial"/>
                  <w:sz w:val="18"/>
                  <w:lang w:eastAsia="en-GB"/>
                </w:rPr>
                <w:t>Normal</w:t>
              </w:r>
            </w:ins>
          </w:p>
        </w:tc>
        <w:tc>
          <w:tcPr>
            <w:tcW w:w="3284" w:type="dxa"/>
            <w:tcBorders>
              <w:top w:val="single" w:sz="4" w:space="0" w:color="auto"/>
              <w:left w:val="single" w:sz="4" w:space="0" w:color="auto"/>
              <w:bottom w:val="single" w:sz="4" w:space="0" w:color="auto"/>
              <w:right w:val="single" w:sz="4" w:space="0" w:color="auto"/>
            </w:tcBorders>
          </w:tcPr>
          <w:p w14:paraId="6CCF8268" w14:textId="77777777" w:rsidR="00CE7303" w:rsidRPr="00E56099" w:rsidRDefault="00CE7303" w:rsidP="005D5552">
            <w:pPr>
              <w:keepNext/>
              <w:keepLines/>
              <w:overflowPunct w:val="0"/>
              <w:autoSpaceDE w:val="0"/>
              <w:autoSpaceDN w:val="0"/>
              <w:adjustRightInd w:val="0"/>
              <w:spacing w:after="0"/>
              <w:textAlignment w:val="baseline"/>
              <w:rPr>
                <w:ins w:id="1014" w:author="Nokia" w:date="2024-05-10T18:46:00Z"/>
                <w:rFonts w:ascii="Arial" w:hAnsi="Arial" w:cs="Arial"/>
                <w:sz w:val="18"/>
                <w:lang w:eastAsia="en-GB"/>
              </w:rPr>
            </w:pPr>
          </w:p>
        </w:tc>
      </w:tr>
      <w:tr w:rsidR="00CE7303" w:rsidRPr="00E56099" w14:paraId="33CFACE1" w14:textId="77777777" w:rsidTr="00A57D3B">
        <w:trPr>
          <w:cantSplit/>
          <w:trHeight w:val="187"/>
          <w:ins w:id="1015"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52380CB1" w14:textId="23711257" w:rsidR="00CE7303" w:rsidRPr="00E56099" w:rsidRDefault="00CE7303" w:rsidP="005D5552">
            <w:pPr>
              <w:keepNext/>
              <w:keepLines/>
              <w:overflowPunct w:val="0"/>
              <w:autoSpaceDE w:val="0"/>
              <w:autoSpaceDN w:val="0"/>
              <w:adjustRightInd w:val="0"/>
              <w:spacing w:after="0"/>
              <w:textAlignment w:val="baseline"/>
              <w:rPr>
                <w:ins w:id="1016" w:author="Nokia" w:date="2024-05-10T18:46:00Z"/>
                <w:rFonts w:ascii="Arial" w:hAnsi="Arial" w:cs="Arial"/>
                <w:sz w:val="18"/>
                <w:lang w:eastAsia="en-GB"/>
              </w:rPr>
            </w:pPr>
            <w:ins w:id="1017" w:author="Nokia" w:date="2024-05-10T18:46:00Z">
              <w:r w:rsidRPr="00E56099">
                <w:rPr>
                  <w:rFonts w:ascii="Arial" w:hAnsi="Arial" w:cs="Arial"/>
                  <w:sz w:val="18"/>
                  <w:lang w:eastAsia="en-GB"/>
                </w:rPr>
                <w:t>DRX</w:t>
              </w:r>
            </w:ins>
            <w:ins w:id="1018" w:author="Nokia" w:date="2024-07-31T19:04:00Z" w16du:dateUtc="2024-07-31T17:04:00Z">
              <w:r w:rsidR="00E248EE">
                <w:rPr>
                  <w:rFonts w:ascii="Arial" w:hAnsi="Arial" w:cs="Arial"/>
                  <w:sz w:val="18"/>
                  <w:lang w:eastAsia="en-GB"/>
                </w:rPr>
                <w:t xml:space="preserve"> cycle</w:t>
              </w:r>
            </w:ins>
          </w:p>
        </w:tc>
        <w:tc>
          <w:tcPr>
            <w:tcW w:w="627" w:type="dxa"/>
            <w:tcBorders>
              <w:top w:val="single" w:sz="4" w:space="0" w:color="auto"/>
              <w:left w:val="single" w:sz="4" w:space="0" w:color="auto"/>
              <w:bottom w:val="single" w:sz="4" w:space="0" w:color="auto"/>
              <w:right w:val="single" w:sz="4" w:space="0" w:color="auto"/>
            </w:tcBorders>
          </w:tcPr>
          <w:p w14:paraId="4B4BB565" w14:textId="77777777" w:rsidR="00CE7303" w:rsidRPr="00E56099" w:rsidRDefault="00CE7303" w:rsidP="005D5552">
            <w:pPr>
              <w:keepNext/>
              <w:keepLines/>
              <w:overflowPunct w:val="0"/>
              <w:autoSpaceDE w:val="0"/>
              <w:autoSpaceDN w:val="0"/>
              <w:adjustRightInd w:val="0"/>
              <w:spacing w:after="0"/>
              <w:jc w:val="center"/>
              <w:textAlignment w:val="baseline"/>
              <w:rPr>
                <w:ins w:id="1019"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327ACE64" w14:textId="77777777" w:rsidR="00CE7303" w:rsidRPr="00E56099" w:rsidRDefault="00CE7303" w:rsidP="005D5552">
            <w:pPr>
              <w:keepNext/>
              <w:keepLines/>
              <w:overflowPunct w:val="0"/>
              <w:autoSpaceDE w:val="0"/>
              <w:autoSpaceDN w:val="0"/>
              <w:adjustRightInd w:val="0"/>
              <w:spacing w:after="0"/>
              <w:jc w:val="center"/>
              <w:textAlignment w:val="baseline"/>
              <w:rPr>
                <w:ins w:id="1020" w:author="Nokia" w:date="2024-05-10T18:46:00Z"/>
                <w:rFonts w:ascii="Arial" w:hAnsi="Arial" w:cs="Arial"/>
                <w:sz w:val="18"/>
                <w:lang w:eastAsia="en-GB"/>
              </w:rPr>
            </w:pPr>
            <w:ins w:id="1021"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2C4C9EFB" w14:textId="4487034E" w:rsidR="00CE7303" w:rsidRPr="00546ACA" w:rsidRDefault="00E248EE" w:rsidP="005D5552">
            <w:pPr>
              <w:keepNext/>
              <w:keepLines/>
              <w:overflowPunct w:val="0"/>
              <w:autoSpaceDE w:val="0"/>
              <w:autoSpaceDN w:val="0"/>
              <w:adjustRightInd w:val="0"/>
              <w:spacing w:after="0"/>
              <w:jc w:val="center"/>
              <w:textAlignment w:val="baseline"/>
              <w:rPr>
                <w:ins w:id="1022" w:author="Nokia" w:date="2024-05-10T18:46:00Z"/>
                <w:rFonts w:ascii="Arial" w:hAnsi="Arial" w:cs="Arial"/>
                <w:sz w:val="18"/>
                <w:lang w:eastAsia="en-GB"/>
              </w:rPr>
            </w:pPr>
            <w:ins w:id="1023" w:author="Nokia" w:date="2024-07-31T19:04:00Z" w16du:dateUtc="2024-07-31T17:04:00Z">
              <w:r w:rsidRPr="00546ACA">
                <w:rPr>
                  <w:rFonts w:ascii="Arial" w:eastAsiaTheme="minorEastAsia" w:hAnsi="Arial" w:cs="Arial"/>
                  <w:sz w:val="18"/>
                  <w:lang w:eastAsia="zh-CN"/>
                </w:rPr>
                <w:t>0.64</w:t>
              </w:r>
            </w:ins>
            <w:ins w:id="1024" w:author="Nokia" w:date="2024-07-31T18:54:00Z" w16du:dateUtc="2024-07-31T16:54:00Z">
              <w:r w:rsidR="006103D9" w:rsidRPr="00546ACA">
                <w:rPr>
                  <w:rFonts w:ascii="Arial" w:eastAsiaTheme="minorEastAsia" w:hAnsi="Arial" w:cs="Arial"/>
                  <w:sz w:val="18"/>
                  <w:lang w:eastAsia="zh-CN"/>
                </w:rPr>
                <w:t>s</w:t>
              </w:r>
            </w:ins>
          </w:p>
        </w:tc>
        <w:tc>
          <w:tcPr>
            <w:tcW w:w="3284" w:type="dxa"/>
            <w:tcBorders>
              <w:top w:val="single" w:sz="4" w:space="0" w:color="auto"/>
              <w:left w:val="single" w:sz="4" w:space="0" w:color="auto"/>
              <w:bottom w:val="single" w:sz="4" w:space="0" w:color="auto"/>
              <w:right w:val="single" w:sz="4" w:space="0" w:color="auto"/>
            </w:tcBorders>
            <w:hideMark/>
          </w:tcPr>
          <w:p w14:paraId="127BD60F" w14:textId="77777777" w:rsidR="00CE7303" w:rsidRPr="00E56099" w:rsidRDefault="00CE7303" w:rsidP="005D5552">
            <w:pPr>
              <w:keepNext/>
              <w:keepLines/>
              <w:overflowPunct w:val="0"/>
              <w:autoSpaceDE w:val="0"/>
              <w:autoSpaceDN w:val="0"/>
              <w:adjustRightInd w:val="0"/>
              <w:spacing w:after="0"/>
              <w:textAlignment w:val="baseline"/>
              <w:rPr>
                <w:ins w:id="1025" w:author="Nokia" w:date="2024-05-10T18:46:00Z"/>
                <w:rFonts w:ascii="Arial" w:hAnsi="Arial" w:cs="Arial"/>
                <w:sz w:val="18"/>
                <w:lang w:eastAsia="en-GB"/>
              </w:rPr>
            </w:pPr>
          </w:p>
        </w:tc>
      </w:tr>
      <w:tr w:rsidR="00CE7303" w:rsidRPr="00E56099" w14:paraId="4B9C570D" w14:textId="77777777" w:rsidTr="00A57D3B">
        <w:trPr>
          <w:cantSplit/>
          <w:trHeight w:val="187"/>
          <w:ins w:id="1026" w:author="Nokia" w:date="2024-05-10T18:46:00Z"/>
        </w:trPr>
        <w:tc>
          <w:tcPr>
            <w:tcW w:w="2523" w:type="dxa"/>
            <w:tcBorders>
              <w:top w:val="single" w:sz="4" w:space="0" w:color="auto"/>
              <w:left w:val="single" w:sz="4" w:space="0" w:color="auto"/>
              <w:bottom w:val="nil"/>
              <w:right w:val="single" w:sz="4" w:space="0" w:color="auto"/>
            </w:tcBorders>
            <w:shd w:val="clear" w:color="auto" w:fill="auto"/>
            <w:hideMark/>
          </w:tcPr>
          <w:p w14:paraId="41280CC1" w14:textId="77777777" w:rsidR="00CE7303" w:rsidRPr="00E56099" w:rsidRDefault="00CE7303" w:rsidP="005D5552">
            <w:pPr>
              <w:keepNext/>
              <w:keepLines/>
              <w:overflowPunct w:val="0"/>
              <w:autoSpaceDE w:val="0"/>
              <w:autoSpaceDN w:val="0"/>
              <w:adjustRightInd w:val="0"/>
              <w:spacing w:after="0"/>
              <w:textAlignment w:val="baseline"/>
              <w:rPr>
                <w:ins w:id="1027" w:author="Nokia" w:date="2024-05-10T18:46:00Z"/>
                <w:rFonts w:ascii="Arial" w:hAnsi="Arial" w:cs="Arial"/>
                <w:sz w:val="18"/>
                <w:lang w:eastAsia="en-GB"/>
              </w:rPr>
            </w:pPr>
            <w:ins w:id="1028" w:author="Nokia" w:date="2024-05-10T18:46:00Z">
              <w:r w:rsidRPr="00E56099">
                <w:rPr>
                  <w:rFonts w:ascii="Arial" w:hAnsi="Arial" w:cs="Arial"/>
                  <w:sz w:val="18"/>
                  <w:lang w:eastAsia="en-GB"/>
                </w:rPr>
                <w:t>Time offset between serving and neighbour cells</w:t>
              </w:r>
            </w:ins>
          </w:p>
        </w:tc>
        <w:tc>
          <w:tcPr>
            <w:tcW w:w="627" w:type="dxa"/>
            <w:tcBorders>
              <w:top w:val="single" w:sz="4" w:space="0" w:color="auto"/>
              <w:left w:val="single" w:sz="4" w:space="0" w:color="auto"/>
              <w:bottom w:val="nil"/>
              <w:right w:val="single" w:sz="4" w:space="0" w:color="auto"/>
            </w:tcBorders>
            <w:shd w:val="clear" w:color="auto" w:fill="auto"/>
          </w:tcPr>
          <w:p w14:paraId="387E19DC" w14:textId="77777777" w:rsidR="00CE7303" w:rsidRPr="00E56099" w:rsidRDefault="00CE7303" w:rsidP="005D5552">
            <w:pPr>
              <w:keepNext/>
              <w:keepLines/>
              <w:overflowPunct w:val="0"/>
              <w:autoSpaceDE w:val="0"/>
              <w:autoSpaceDN w:val="0"/>
              <w:adjustRightInd w:val="0"/>
              <w:spacing w:after="0"/>
              <w:jc w:val="center"/>
              <w:textAlignment w:val="baseline"/>
              <w:rPr>
                <w:ins w:id="1029" w:author="Nokia" w:date="2024-05-10T18:46:00Z"/>
                <w:rFonts w:ascii="Arial" w:hAnsi="Arial"/>
                <w:sz w:val="18"/>
                <w:lang w:eastAsia="en-GB"/>
              </w:rPr>
            </w:pPr>
            <w:ins w:id="1030" w:author="Nokia" w:date="2024-05-10T18:46:00Z">
              <w:r w:rsidRPr="00E56099">
                <w:rPr>
                  <w:rFonts w:ascii="Arial" w:hAnsi="Arial"/>
                  <w:sz w:val="18"/>
                  <w:lang w:eastAsia="en-GB"/>
                </w:rPr>
                <w:sym w:font="Symbol" w:char="F06D"/>
              </w:r>
              <w:r w:rsidRPr="00E56099">
                <w:rPr>
                  <w:rFonts w:ascii="Arial" w:hAnsi="Arial"/>
                  <w:sz w:val="18"/>
                  <w:lang w:eastAsia="en-GB"/>
                </w:rPr>
                <w:t>s</w:t>
              </w:r>
            </w:ins>
          </w:p>
        </w:tc>
        <w:tc>
          <w:tcPr>
            <w:tcW w:w="1148" w:type="dxa"/>
            <w:tcBorders>
              <w:top w:val="single" w:sz="4" w:space="0" w:color="auto"/>
              <w:left w:val="single" w:sz="4" w:space="0" w:color="auto"/>
              <w:bottom w:val="single" w:sz="4" w:space="0" w:color="auto"/>
              <w:right w:val="single" w:sz="4" w:space="0" w:color="auto"/>
            </w:tcBorders>
            <w:hideMark/>
          </w:tcPr>
          <w:p w14:paraId="58B2ED47" w14:textId="77777777" w:rsidR="00CE7303" w:rsidRPr="00E56099" w:rsidRDefault="00CE7303" w:rsidP="005D5552">
            <w:pPr>
              <w:keepNext/>
              <w:keepLines/>
              <w:overflowPunct w:val="0"/>
              <w:autoSpaceDE w:val="0"/>
              <w:autoSpaceDN w:val="0"/>
              <w:adjustRightInd w:val="0"/>
              <w:spacing w:after="0"/>
              <w:jc w:val="center"/>
              <w:textAlignment w:val="baseline"/>
              <w:rPr>
                <w:ins w:id="1031" w:author="Nokia" w:date="2024-05-10T18:46:00Z"/>
                <w:rFonts w:ascii="Arial" w:hAnsi="Arial"/>
                <w:sz w:val="18"/>
                <w:lang w:eastAsia="en-GB"/>
              </w:rPr>
            </w:pPr>
            <w:ins w:id="1032"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6345AD42" w14:textId="77777777" w:rsidR="00CE7303" w:rsidRPr="00546ACA" w:rsidRDefault="00CE7303" w:rsidP="005D5552">
            <w:pPr>
              <w:keepNext/>
              <w:keepLines/>
              <w:overflowPunct w:val="0"/>
              <w:autoSpaceDE w:val="0"/>
              <w:autoSpaceDN w:val="0"/>
              <w:adjustRightInd w:val="0"/>
              <w:spacing w:after="0"/>
              <w:jc w:val="center"/>
              <w:textAlignment w:val="baseline"/>
              <w:rPr>
                <w:ins w:id="1033" w:author="Nokia" w:date="2024-05-10T18:46:00Z"/>
                <w:rFonts w:ascii="Arial" w:hAnsi="Arial" w:cs="Arial"/>
                <w:sz w:val="18"/>
                <w:lang w:eastAsia="en-GB"/>
              </w:rPr>
            </w:pPr>
            <w:ins w:id="1034" w:author="Nokia" w:date="2024-05-10T18:46:00Z">
              <w:r w:rsidRPr="00546ACA">
                <w:rPr>
                  <w:rFonts w:ascii="Arial" w:hAnsi="Arial"/>
                  <w:sz w:val="18"/>
                  <w:lang w:eastAsia="en-GB"/>
                </w:rPr>
                <w:t>3</w:t>
              </w:r>
            </w:ins>
          </w:p>
        </w:tc>
        <w:tc>
          <w:tcPr>
            <w:tcW w:w="3284" w:type="dxa"/>
            <w:tcBorders>
              <w:top w:val="single" w:sz="4" w:space="0" w:color="auto"/>
              <w:left w:val="single" w:sz="4" w:space="0" w:color="auto"/>
              <w:bottom w:val="single" w:sz="4" w:space="0" w:color="auto"/>
              <w:right w:val="single" w:sz="4" w:space="0" w:color="auto"/>
            </w:tcBorders>
            <w:hideMark/>
          </w:tcPr>
          <w:p w14:paraId="0314AF79" w14:textId="77777777" w:rsidR="00CE7303" w:rsidRPr="00E56099" w:rsidRDefault="00CE7303" w:rsidP="005D5552">
            <w:pPr>
              <w:keepNext/>
              <w:keepLines/>
              <w:overflowPunct w:val="0"/>
              <w:autoSpaceDE w:val="0"/>
              <w:autoSpaceDN w:val="0"/>
              <w:adjustRightInd w:val="0"/>
              <w:spacing w:after="0"/>
              <w:textAlignment w:val="baseline"/>
              <w:rPr>
                <w:ins w:id="1035" w:author="Nokia" w:date="2024-05-10T18:46:00Z"/>
                <w:rFonts w:ascii="Arial" w:hAnsi="Arial"/>
                <w:sz w:val="18"/>
                <w:lang w:eastAsia="en-GB"/>
              </w:rPr>
            </w:pPr>
            <w:ins w:id="1036" w:author="Nokia" w:date="2024-05-10T18:46:00Z">
              <w:r w:rsidRPr="00E56099">
                <w:rPr>
                  <w:rFonts w:ascii="Arial" w:hAnsi="Arial"/>
                  <w:sz w:val="18"/>
                  <w:lang w:eastAsia="en-GB"/>
                </w:rPr>
                <w:t>Synchronous cells</w:t>
              </w:r>
            </w:ins>
          </w:p>
        </w:tc>
      </w:tr>
      <w:tr w:rsidR="003F4D80" w:rsidRPr="003F4D80" w14:paraId="4638850C" w14:textId="77777777" w:rsidTr="00A57D3B">
        <w:trPr>
          <w:cantSplit/>
          <w:trHeight w:val="187"/>
          <w:ins w:id="1037" w:author="Nokia" w:date="2024-05-24T04:20:00Z"/>
        </w:trPr>
        <w:tc>
          <w:tcPr>
            <w:tcW w:w="2523" w:type="dxa"/>
            <w:tcBorders>
              <w:top w:val="single" w:sz="4" w:space="0" w:color="auto"/>
              <w:left w:val="single" w:sz="4" w:space="0" w:color="auto"/>
              <w:bottom w:val="nil"/>
              <w:right w:val="single" w:sz="4" w:space="0" w:color="auto"/>
            </w:tcBorders>
            <w:shd w:val="clear" w:color="auto" w:fill="auto"/>
          </w:tcPr>
          <w:p w14:paraId="47649216" w14:textId="575E7471" w:rsidR="003F4D80" w:rsidRPr="003F4D80" w:rsidRDefault="003F4D80" w:rsidP="003F4D80">
            <w:pPr>
              <w:keepNext/>
              <w:keepLines/>
              <w:overflowPunct w:val="0"/>
              <w:autoSpaceDE w:val="0"/>
              <w:autoSpaceDN w:val="0"/>
              <w:adjustRightInd w:val="0"/>
              <w:spacing w:after="0"/>
              <w:textAlignment w:val="baseline"/>
              <w:rPr>
                <w:ins w:id="1038" w:author="Nokia" w:date="2024-05-24T04:20:00Z"/>
                <w:rFonts w:ascii="Arial" w:hAnsi="Arial" w:cs="Arial"/>
                <w:sz w:val="18"/>
                <w:szCs w:val="18"/>
                <w:lang w:eastAsia="en-GB"/>
              </w:rPr>
            </w:pPr>
            <w:ins w:id="1039" w:author="Nokia" w:date="2024-05-24T04:22:00Z">
              <w:r w:rsidRPr="003F4D80">
                <w:rPr>
                  <w:rFonts w:ascii="Arial" w:hAnsi="Arial" w:cs="Arial"/>
                  <w:sz w:val="18"/>
                  <w:szCs w:val="18"/>
                  <w:lang w:eastAsia="en-GB"/>
                </w:rPr>
                <w:t>Time window configuration</w:t>
              </w:r>
            </w:ins>
          </w:p>
        </w:tc>
        <w:tc>
          <w:tcPr>
            <w:tcW w:w="627" w:type="dxa"/>
            <w:tcBorders>
              <w:top w:val="single" w:sz="4" w:space="0" w:color="auto"/>
              <w:left w:val="single" w:sz="4" w:space="0" w:color="auto"/>
              <w:bottom w:val="nil"/>
              <w:right w:val="single" w:sz="4" w:space="0" w:color="auto"/>
            </w:tcBorders>
            <w:shd w:val="clear" w:color="auto" w:fill="auto"/>
          </w:tcPr>
          <w:p w14:paraId="78452F87" w14:textId="22FFAAB6" w:rsidR="003F4D80" w:rsidRPr="003F4D80" w:rsidRDefault="003F4D80" w:rsidP="003F4D80">
            <w:pPr>
              <w:keepNext/>
              <w:keepLines/>
              <w:overflowPunct w:val="0"/>
              <w:autoSpaceDE w:val="0"/>
              <w:autoSpaceDN w:val="0"/>
              <w:adjustRightInd w:val="0"/>
              <w:spacing w:after="0"/>
              <w:jc w:val="center"/>
              <w:textAlignment w:val="baseline"/>
              <w:rPr>
                <w:ins w:id="1040" w:author="Nokia" w:date="2024-05-24T04:20:00Z"/>
                <w:rFonts w:ascii="Arial" w:hAnsi="Arial" w:cs="Arial"/>
                <w:sz w:val="18"/>
                <w:szCs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113D5092" w14:textId="321390DD" w:rsidR="003F4D80" w:rsidRPr="003F4D80" w:rsidRDefault="00A57D3B" w:rsidP="003F4D80">
            <w:pPr>
              <w:keepNext/>
              <w:keepLines/>
              <w:overflowPunct w:val="0"/>
              <w:autoSpaceDE w:val="0"/>
              <w:autoSpaceDN w:val="0"/>
              <w:adjustRightInd w:val="0"/>
              <w:spacing w:after="0"/>
              <w:jc w:val="center"/>
              <w:textAlignment w:val="baseline"/>
              <w:rPr>
                <w:ins w:id="1041" w:author="Nokia" w:date="2024-05-24T04:20:00Z"/>
                <w:rFonts w:ascii="Arial" w:hAnsi="Arial" w:cs="Arial"/>
                <w:sz w:val="18"/>
                <w:szCs w:val="18"/>
                <w:lang w:eastAsia="en-GB"/>
              </w:rPr>
            </w:pPr>
            <w:ins w:id="1042" w:author="Nokia" w:date="2024-05-24T04:34:00Z">
              <w:r>
                <w:rPr>
                  <w:rFonts w:ascii="Arial" w:hAnsi="Arial" w:cs="Arial"/>
                  <w:sz w:val="18"/>
                  <w:szCs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7848B4B2" w14:textId="50260004" w:rsidR="003F4D80" w:rsidRPr="00546ACA" w:rsidRDefault="003F4D80" w:rsidP="003F4D80">
            <w:pPr>
              <w:keepNext/>
              <w:keepLines/>
              <w:overflowPunct w:val="0"/>
              <w:autoSpaceDE w:val="0"/>
              <w:autoSpaceDN w:val="0"/>
              <w:adjustRightInd w:val="0"/>
              <w:spacing w:after="0"/>
              <w:jc w:val="center"/>
              <w:textAlignment w:val="baseline"/>
              <w:rPr>
                <w:ins w:id="1043" w:author="Nokia" w:date="2024-05-24T04:20:00Z"/>
                <w:rFonts w:ascii="Arial" w:hAnsi="Arial" w:cs="Arial"/>
                <w:sz w:val="18"/>
                <w:szCs w:val="18"/>
                <w:lang w:eastAsia="en-GB"/>
              </w:rPr>
            </w:pPr>
            <w:ins w:id="1044" w:author="Nokia" w:date="2024-05-24T04:22:00Z">
              <w:r w:rsidRPr="00546ACA">
                <w:rPr>
                  <w:rFonts w:ascii="Arial" w:hAnsi="Arial" w:cs="Arial"/>
                  <w:bCs/>
                  <w:sz w:val="18"/>
                  <w:szCs w:val="18"/>
                  <w:lang w:eastAsia="zh-CN"/>
                </w:rPr>
                <w:t>MTW.</w:t>
              </w:r>
            </w:ins>
            <w:ins w:id="1045" w:author="Nokia" w:date="2024-07-31T18:53:00Z" w16du:dateUtc="2024-07-31T16:53:00Z">
              <w:r w:rsidR="006103D9" w:rsidRPr="00546ACA">
                <w:rPr>
                  <w:rFonts w:ascii="Arial" w:hAnsi="Arial" w:cs="Arial"/>
                  <w:bCs/>
                  <w:sz w:val="18"/>
                  <w:szCs w:val="18"/>
                  <w:lang w:eastAsia="zh-CN"/>
                </w:rPr>
                <w:t>2</w:t>
              </w:r>
            </w:ins>
          </w:p>
        </w:tc>
        <w:tc>
          <w:tcPr>
            <w:tcW w:w="3284" w:type="dxa"/>
            <w:tcBorders>
              <w:top w:val="single" w:sz="4" w:space="0" w:color="auto"/>
              <w:left w:val="single" w:sz="4" w:space="0" w:color="auto"/>
              <w:bottom w:val="single" w:sz="4" w:space="0" w:color="auto"/>
              <w:right w:val="single" w:sz="4" w:space="0" w:color="auto"/>
            </w:tcBorders>
          </w:tcPr>
          <w:p w14:paraId="184911B1" w14:textId="17BB2FD1" w:rsidR="003F4D80" w:rsidRPr="003F4D80" w:rsidRDefault="003F4D80" w:rsidP="003F4D80">
            <w:pPr>
              <w:keepNext/>
              <w:keepLines/>
              <w:overflowPunct w:val="0"/>
              <w:autoSpaceDE w:val="0"/>
              <w:autoSpaceDN w:val="0"/>
              <w:adjustRightInd w:val="0"/>
              <w:spacing w:after="0"/>
              <w:textAlignment w:val="baseline"/>
              <w:rPr>
                <w:ins w:id="1046" w:author="Nokia" w:date="2024-05-24T04:20:00Z"/>
                <w:rFonts w:ascii="Arial" w:hAnsi="Arial" w:cs="Arial"/>
                <w:sz w:val="18"/>
                <w:szCs w:val="18"/>
                <w:lang w:eastAsia="en-GB"/>
              </w:rPr>
            </w:pPr>
            <w:ins w:id="1047" w:author="Nokia" w:date="2024-05-24T04:22:00Z">
              <w:r w:rsidRPr="003F4D80">
                <w:rPr>
                  <w:rFonts w:ascii="Arial" w:hAnsi="Arial" w:cs="Arial"/>
                  <w:sz w:val="18"/>
                  <w:szCs w:val="18"/>
                </w:rPr>
                <w:t>As specified in clause A.3.Y</w:t>
              </w:r>
            </w:ins>
          </w:p>
        </w:tc>
      </w:tr>
      <w:tr w:rsidR="00CE7303" w:rsidRPr="00E56099" w14:paraId="205C9D76" w14:textId="77777777" w:rsidTr="00A57D3B">
        <w:trPr>
          <w:cantSplit/>
          <w:trHeight w:val="187"/>
          <w:ins w:id="1048"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37A29A6E" w14:textId="77777777" w:rsidR="00CE7303" w:rsidRPr="00E56099" w:rsidRDefault="00CE7303" w:rsidP="005D5552">
            <w:pPr>
              <w:keepNext/>
              <w:keepLines/>
              <w:overflowPunct w:val="0"/>
              <w:autoSpaceDE w:val="0"/>
              <w:autoSpaceDN w:val="0"/>
              <w:adjustRightInd w:val="0"/>
              <w:spacing w:after="0"/>
              <w:textAlignment w:val="baseline"/>
              <w:rPr>
                <w:ins w:id="1049" w:author="Nokia" w:date="2024-05-10T18:46:00Z"/>
                <w:rFonts w:ascii="Arial" w:hAnsi="Arial" w:cs="Arial"/>
                <w:sz w:val="18"/>
                <w:lang w:eastAsia="en-GB"/>
              </w:rPr>
            </w:pPr>
            <w:ins w:id="1050" w:author="Nokia" w:date="2024-05-10T18:46:00Z">
              <w:r w:rsidRPr="00E56099">
                <w:rPr>
                  <w:rFonts w:ascii="Arial" w:hAnsi="Arial"/>
                  <w:sz w:val="18"/>
                  <w:lang w:eastAsia="en-GB"/>
                </w:rPr>
                <w:t>T1</w:t>
              </w:r>
            </w:ins>
          </w:p>
        </w:tc>
        <w:tc>
          <w:tcPr>
            <w:tcW w:w="627" w:type="dxa"/>
            <w:tcBorders>
              <w:top w:val="single" w:sz="4" w:space="0" w:color="auto"/>
              <w:left w:val="single" w:sz="4" w:space="0" w:color="auto"/>
              <w:bottom w:val="single" w:sz="4" w:space="0" w:color="auto"/>
              <w:right w:val="single" w:sz="4" w:space="0" w:color="auto"/>
            </w:tcBorders>
            <w:hideMark/>
          </w:tcPr>
          <w:p w14:paraId="740B4579" w14:textId="77777777" w:rsidR="00CE7303" w:rsidRPr="00E56099" w:rsidRDefault="00CE7303" w:rsidP="005D5552">
            <w:pPr>
              <w:keepNext/>
              <w:keepLines/>
              <w:overflowPunct w:val="0"/>
              <w:autoSpaceDE w:val="0"/>
              <w:autoSpaceDN w:val="0"/>
              <w:adjustRightInd w:val="0"/>
              <w:spacing w:after="0"/>
              <w:jc w:val="center"/>
              <w:textAlignment w:val="baseline"/>
              <w:rPr>
                <w:ins w:id="1051" w:author="Nokia" w:date="2024-05-10T18:46:00Z"/>
                <w:rFonts w:ascii="Arial" w:hAnsi="Arial"/>
                <w:sz w:val="18"/>
                <w:lang w:eastAsia="en-GB"/>
              </w:rPr>
            </w:pPr>
            <w:ins w:id="1052" w:author="Nokia" w:date="2024-05-10T18:46:00Z">
              <w:r w:rsidRPr="00E56099">
                <w:rPr>
                  <w:rFonts w:ascii="Arial" w:hAnsi="Arial" w:cs="v4.2.0"/>
                  <w:sz w:val="18"/>
                  <w:lang w:eastAsia="en-GB"/>
                </w:rPr>
                <w:t>s</w:t>
              </w:r>
            </w:ins>
          </w:p>
        </w:tc>
        <w:tc>
          <w:tcPr>
            <w:tcW w:w="1148" w:type="dxa"/>
            <w:tcBorders>
              <w:top w:val="single" w:sz="4" w:space="0" w:color="auto"/>
              <w:left w:val="single" w:sz="4" w:space="0" w:color="auto"/>
              <w:bottom w:val="single" w:sz="4" w:space="0" w:color="auto"/>
              <w:right w:val="single" w:sz="4" w:space="0" w:color="auto"/>
            </w:tcBorders>
            <w:hideMark/>
          </w:tcPr>
          <w:p w14:paraId="6F753927" w14:textId="77777777" w:rsidR="00CE7303" w:rsidRPr="00E56099" w:rsidRDefault="00CE7303" w:rsidP="005D5552">
            <w:pPr>
              <w:keepNext/>
              <w:keepLines/>
              <w:overflowPunct w:val="0"/>
              <w:autoSpaceDE w:val="0"/>
              <w:autoSpaceDN w:val="0"/>
              <w:adjustRightInd w:val="0"/>
              <w:spacing w:after="0"/>
              <w:jc w:val="center"/>
              <w:textAlignment w:val="baseline"/>
              <w:rPr>
                <w:ins w:id="1053" w:author="Nokia" w:date="2024-05-10T18:46:00Z"/>
                <w:rFonts w:ascii="Arial" w:hAnsi="Arial"/>
                <w:sz w:val="18"/>
                <w:lang w:eastAsia="en-GB"/>
              </w:rPr>
            </w:pPr>
            <w:ins w:id="1054"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7F1E734B" w14:textId="77777777" w:rsidR="00CE7303" w:rsidRPr="00546ACA" w:rsidRDefault="00CE7303" w:rsidP="005D5552">
            <w:pPr>
              <w:keepNext/>
              <w:keepLines/>
              <w:overflowPunct w:val="0"/>
              <w:autoSpaceDE w:val="0"/>
              <w:autoSpaceDN w:val="0"/>
              <w:adjustRightInd w:val="0"/>
              <w:spacing w:after="0"/>
              <w:jc w:val="center"/>
              <w:textAlignment w:val="baseline"/>
              <w:rPr>
                <w:ins w:id="1055" w:author="Nokia" w:date="2024-05-10T18:46:00Z"/>
                <w:rFonts w:ascii="Arial" w:hAnsi="Arial" w:cs="Arial"/>
                <w:sz w:val="18"/>
                <w:lang w:eastAsia="en-GB"/>
              </w:rPr>
            </w:pPr>
            <w:ins w:id="1056" w:author="Nokia" w:date="2024-05-10T18:46:00Z">
              <w:r w:rsidRPr="00546ACA">
                <w:rPr>
                  <w:rFonts w:ascii="Arial" w:hAnsi="Arial"/>
                  <w:sz w:val="18"/>
                  <w:lang w:eastAsia="en-GB"/>
                </w:rPr>
                <w:t>5</w:t>
              </w:r>
            </w:ins>
          </w:p>
        </w:tc>
        <w:tc>
          <w:tcPr>
            <w:tcW w:w="3284" w:type="dxa"/>
            <w:tcBorders>
              <w:top w:val="single" w:sz="4" w:space="0" w:color="auto"/>
              <w:left w:val="single" w:sz="4" w:space="0" w:color="auto"/>
              <w:bottom w:val="single" w:sz="4" w:space="0" w:color="auto"/>
              <w:right w:val="single" w:sz="4" w:space="0" w:color="auto"/>
            </w:tcBorders>
          </w:tcPr>
          <w:p w14:paraId="4E39F443" w14:textId="77777777" w:rsidR="00CE7303" w:rsidRPr="00E56099" w:rsidRDefault="00CE7303" w:rsidP="005D5552">
            <w:pPr>
              <w:keepNext/>
              <w:keepLines/>
              <w:overflowPunct w:val="0"/>
              <w:autoSpaceDE w:val="0"/>
              <w:autoSpaceDN w:val="0"/>
              <w:adjustRightInd w:val="0"/>
              <w:spacing w:after="0"/>
              <w:textAlignment w:val="baseline"/>
              <w:rPr>
                <w:ins w:id="1057" w:author="Nokia" w:date="2024-05-10T18:46:00Z"/>
                <w:rFonts w:ascii="Arial" w:hAnsi="Arial" w:cs="Arial"/>
                <w:sz w:val="18"/>
                <w:lang w:eastAsia="en-GB"/>
              </w:rPr>
            </w:pPr>
          </w:p>
        </w:tc>
      </w:tr>
      <w:tr w:rsidR="00CE7303" w:rsidRPr="00E56099" w14:paraId="766CE09A" w14:textId="77777777" w:rsidTr="00A57D3B">
        <w:trPr>
          <w:cantSplit/>
          <w:trHeight w:val="187"/>
          <w:ins w:id="1058"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1C1179A8" w14:textId="77777777" w:rsidR="00CE7303" w:rsidRPr="00E56099" w:rsidRDefault="00CE7303" w:rsidP="005D5552">
            <w:pPr>
              <w:keepNext/>
              <w:keepLines/>
              <w:overflowPunct w:val="0"/>
              <w:autoSpaceDE w:val="0"/>
              <w:autoSpaceDN w:val="0"/>
              <w:adjustRightInd w:val="0"/>
              <w:spacing w:after="0"/>
              <w:textAlignment w:val="baseline"/>
              <w:rPr>
                <w:ins w:id="1059" w:author="Nokia" w:date="2024-05-10T18:46:00Z"/>
                <w:rFonts w:ascii="Arial" w:hAnsi="Arial" w:cs="Arial"/>
                <w:sz w:val="18"/>
                <w:lang w:eastAsia="en-GB"/>
              </w:rPr>
            </w:pPr>
            <w:ins w:id="1060" w:author="Nokia" w:date="2024-05-10T18:46:00Z">
              <w:r w:rsidRPr="00E56099">
                <w:rPr>
                  <w:rFonts w:ascii="Arial" w:hAnsi="Arial"/>
                  <w:sz w:val="18"/>
                  <w:lang w:eastAsia="en-GB"/>
                </w:rPr>
                <w:t>T2</w:t>
              </w:r>
            </w:ins>
          </w:p>
        </w:tc>
        <w:tc>
          <w:tcPr>
            <w:tcW w:w="627" w:type="dxa"/>
            <w:tcBorders>
              <w:top w:val="single" w:sz="4" w:space="0" w:color="auto"/>
              <w:left w:val="single" w:sz="4" w:space="0" w:color="auto"/>
              <w:bottom w:val="single" w:sz="4" w:space="0" w:color="auto"/>
              <w:right w:val="single" w:sz="4" w:space="0" w:color="auto"/>
            </w:tcBorders>
            <w:hideMark/>
          </w:tcPr>
          <w:p w14:paraId="6574E7F0" w14:textId="77777777" w:rsidR="00CE7303" w:rsidRPr="00E56099" w:rsidRDefault="00CE7303" w:rsidP="005D5552">
            <w:pPr>
              <w:keepNext/>
              <w:keepLines/>
              <w:overflowPunct w:val="0"/>
              <w:autoSpaceDE w:val="0"/>
              <w:autoSpaceDN w:val="0"/>
              <w:adjustRightInd w:val="0"/>
              <w:spacing w:after="0"/>
              <w:jc w:val="center"/>
              <w:textAlignment w:val="baseline"/>
              <w:rPr>
                <w:ins w:id="1061" w:author="Nokia" w:date="2024-05-10T18:46:00Z"/>
                <w:rFonts w:ascii="Arial" w:hAnsi="Arial"/>
                <w:sz w:val="18"/>
                <w:lang w:eastAsia="en-GB"/>
              </w:rPr>
            </w:pPr>
            <w:ins w:id="1062" w:author="Nokia" w:date="2024-05-10T18:46:00Z">
              <w:r w:rsidRPr="00E56099">
                <w:rPr>
                  <w:rFonts w:ascii="Arial" w:hAnsi="Arial" w:cs="v4.2.0"/>
                  <w:sz w:val="18"/>
                  <w:lang w:eastAsia="en-GB"/>
                </w:rPr>
                <w:t>s</w:t>
              </w:r>
            </w:ins>
          </w:p>
        </w:tc>
        <w:tc>
          <w:tcPr>
            <w:tcW w:w="1148" w:type="dxa"/>
            <w:tcBorders>
              <w:top w:val="single" w:sz="4" w:space="0" w:color="auto"/>
              <w:left w:val="single" w:sz="4" w:space="0" w:color="auto"/>
              <w:bottom w:val="single" w:sz="4" w:space="0" w:color="auto"/>
              <w:right w:val="single" w:sz="4" w:space="0" w:color="auto"/>
            </w:tcBorders>
            <w:hideMark/>
          </w:tcPr>
          <w:p w14:paraId="50F2CE15" w14:textId="77777777" w:rsidR="00CE7303" w:rsidRPr="00E56099" w:rsidRDefault="00CE7303" w:rsidP="005D5552">
            <w:pPr>
              <w:keepNext/>
              <w:keepLines/>
              <w:overflowPunct w:val="0"/>
              <w:autoSpaceDE w:val="0"/>
              <w:autoSpaceDN w:val="0"/>
              <w:adjustRightInd w:val="0"/>
              <w:spacing w:after="0"/>
              <w:jc w:val="center"/>
              <w:textAlignment w:val="baseline"/>
              <w:rPr>
                <w:ins w:id="1063" w:author="Nokia" w:date="2024-05-10T18:46:00Z"/>
                <w:rFonts w:ascii="Arial" w:hAnsi="Arial"/>
                <w:sz w:val="18"/>
                <w:lang w:eastAsia="en-GB"/>
              </w:rPr>
            </w:pPr>
            <w:ins w:id="1064"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0DD8EB0D" w14:textId="77777777" w:rsidR="00CE7303" w:rsidRPr="00E56099" w:rsidRDefault="00CE7303" w:rsidP="005D5552">
            <w:pPr>
              <w:keepNext/>
              <w:keepLines/>
              <w:overflowPunct w:val="0"/>
              <w:autoSpaceDE w:val="0"/>
              <w:autoSpaceDN w:val="0"/>
              <w:adjustRightInd w:val="0"/>
              <w:spacing w:after="0"/>
              <w:jc w:val="center"/>
              <w:textAlignment w:val="baseline"/>
              <w:rPr>
                <w:ins w:id="1065" w:author="Nokia" w:date="2024-05-10T18:46:00Z"/>
                <w:rFonts w:ascii="Arial" w:hAnsi="Arial" w:cs="Arial"/>
                <w:sz w:val="18"/>
                <w:lang w:eastAsia="en-GB"/>
              </w:rPr>
            </w:pPr>
            <w:ins w:id="1066" w:author="Nokia" w:date="2024-05-10T18:46:00Z">
              <w:r w:rsidRPr="00E56099">
                <w:rPr>
                  <w:rFonts w:ascii="Arial" w:hAnsi="Arial"/>
                  <w:sz w:val="18"/>
                  <w:lang w:eastAsia="en-GB"/>
                </w:rPr>
                <w:t>20</w:t>
              </w:r>
            </w:ins>
          </w:p>
        </w:tc>
        <w:tc>
          <w:tcPr>
            <w:tcW w:w="3284" w:type="dxa"/>
            <w:tcBorders>
              <w:top w:val="single" w:sz="4" w:space="0" w:color="auto"/>
              <w:left w:val="single" w:sz="4" w:space="0" w:color="auto"/>
              <w:bottom w:val="single" w:sz="4" w:space="0" w:color="auto"/>
              <w:right w:val="single" w:sz="4" w:space="0" w:color="auto"/>
            </w:tcBorders>
          </w:tcPr>
          <w:p w14:paraId="55BE0905" w14:textId="77777777" w:rsidR="00CE7303" w:rsidRPr="00E56099" w:rsidRDefault="00CE7303" w:rsidP="005D5552">
            <w:pPr>
              <w:keepNext/>
              <w:keepLines/>
              <w:overflowPunct w:val="0"/>
              <w:autoSpaceDE w:val="0"/>
              <w:autoSpaceDN w:val="0"/>
              <w:adjustRightInd w:val="0"/>
              <w:spacing w:after="0"/>
              <w:textAlignment w:val="baseline"/>
              <w:rPr>
                <w:ins w:id="1067" w:author="Nokia" w:date="2024-05-10T18:46:00Z"/>
                <w:rFonts w:ascii="Arial" w:hAnsi="Arial" w:cs="Arial"/>
                <w:sz w:val="18"/>
                <w:lang w:eastAsia="en-GB"/>
              </w:rPr>
            </w:pPr>
          </w:p>
        </w:tc>
      </w:tr>
    </w:tbl>
    <w:p w14:paraId="6E78FA27" w14:textId="77777777" w:rsidR="00CE7303" w:rsidRPr="00E56099" w:rsidRDefault="00CE7303" w:rsidP="00CE7303">
      <w:pPr>
        <w:overflowPunct w:val="0"/>
        <w:autoSpaceDE w:val="0"/>
        <w:autoSpaceDN w:val="0"/>
        <w:adjustRightInd w:val="0"/>
        <w:textAlignment w:val="baseline"/>
        <w:rPr>
          <w:ins w:id="1068" w:author="Nokia" w:date="2024-05-10T18:46:00Z"/>
          <w:lang w:eastAsia="en-GB"/>
        </w:rPr>
      </w:pPr>
    </w:p>
    <w:p w14:paraId="32218D73" w14:textId="75428600" w:rsidR="00CE7303" w:rsidRPr="00E56099" w:rsidRDefault="00CE7303" w:rsidP="00CE7303">
      <w:pPr>
        <w:keepNext/>
        <w:keepLines/>
        <w:overflowPunct w:val="0"/>
        <w:autoSpaceDE w:val="0"/>
        <w:autoSpaceDN w:val="0"/>
        <w:adjustRightInd w:val="0"/>
        <w:spacing w:before="60"/>
        <w:jc w:val="center"/>
        <w:textAlignment w:val="baseline"/>
        <w:rPr>
          <w:ins w:id="1069" w:author="Nokia" w:date="2024-05-10T18:46:00Z"/>
          <w:rFonts w:ascii="Arial" w:hAnsi="Arial"/>
          <w:b/>
          <w:lang w:eastAsia="en-GB"/>
        </w:rPr>
      </w:pPr>
      <w:ins w:id="1070" w:author="Nokia" w:date="2024-05-10T18:46:00Z">
        <w:r w:rsidRPr="00E56099">
          <w:rPr>
            <w:rFonts w:ascii="Arial" w:hAnsi="Arial"/>
            <w:b/>
            <w:lang w:eastAsia="en-GB"/>
          </w:rPr>
          <w:lastRenderedPageBreak/>
          <w:t xml:space="preserve">Table </w:t>
        </w:r>
        <w:r w:rsidRPr="00E56099">
          <w:rPr>
            <w:rFonts w:ascii="Arial" w:hAnsi="Arial"/>
            <w:b/>
            <w:snapToGrid w:val="0"/>
            <w:lang w:eastAsia="zh-CN"/>
          </w:rPr>
          <w:t>A.7.</w:t>
        </w:r>
      </w:ins>
      <w:ins w:id="1071" w:author="Nokia" w:date="2024-07-31T18:55:00Z" w16du:dateUtc="2024-07-31T16:55:00Z">
        <w:r w:rsidR="006103D9">
          <w:rPr>
            <w:rFonts w:ascii="Arial" w:hAnsi="Arial"/>
            <w:b/>
            <w:snapToGrid w:val="0"/>
            <w:lang w:eastAsia="zh-CN"/>
          </w:rPr>
          <w:t>8</w:t>
        </w:r>
      </w:ins>
      <w:ins w:id="1072" w:author="Nokia" w:date="2024-05-10T18:46:00Z">
        <w:r w:rsidRPr="00E56099">
          <w:rPr>
            <w:rFonts w:ascii="Arial" w:hAnsi="Arial"/>
            <w:b/>
            <w:snapToGrid w:val="0"/>
            <w:lang w:eastAsia="zh-CN"/>
          </w:rPr>
          <w:t>.</w:t>
        </w:r>
        <w:r>
          <w:rPr>
            <w:rFonts w:ascii="Arial" w:hAnsi="Arial"/>
            <w:b/>
            <w:snapToGrid w:val="0"/>
            <w:lang w:eastAsia="zh-CN"/>
          </w:rPr>
          <w:t>X</w:t>
        </w:r>
        <w:r w:rsidRPr="00E56099">
          <w:rPr>
            <w:rFonts w:ascii="Arial" w:hAnsi="Arial"/>
            <w:b/>
            <w:snapToGrid w:val="0"/>
            <w:lang w:eastAsia="zh-CN"/>
          </w:rPr>
          <w:t>.1.1</w:t>
        </w:r>
        <w:r w:rsidRPr="00E56099">
          <w:rPr>
            <w:rFonts w:ascii="Arial" w:hAnsi="Arial"/>
            <w:b/>
            <w:lang w:eastAsia="en-GB"/>
          </w:rPr>
          <w:t xml:space="preserve">-3: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E7303" w:rsidRPr="00E56099" w14:paraId="5607228D" w14:textId="77777777" w:rsidTr="005D5552">
        <w:trPr>
          <w:cantSplit/>
          <w:trHeight w:val="187"/>
          <w:jc w:val="center"/>
          <w:ins w:id="1073" w:author="Nokia" w:date="2024-05-10T18:46:00Z"/>
        </w:trPr>
        <w:tc>
          <w:tcPr>
            <w:tcW w:w="2263" w:type="dxa"/>
            <w:tcBorders>
              <w:top w:val="single" w:sz="4" w:space="0" w:color="auto"/>
              <w:left w:val="single" w:sz="4" w:space="0" w:color="auto"/>
              <w:bottom w:val="nil"/>
              <w:right w:val="single" w:sz="4" w:space="0" w:color="auto"/>
            </w:tcBorders>
            <w:shd w:val="clear" w:color="auto" w:fill="auto"/>
            <w:hideMark/>
          </w:tcPr>
          <w:p w14:paraId="4C3C422E" w14:textId="77777777" w:rsidR="00CE7303" w:rsidRPr="00E56099" w:rsidRDefault="00CE7303" w:rsidP="005D5552">
            <w:pPr>
              <w:keepNext/>
              <w:keepLines/>
              <w:overflowPunct w:val="0"/>
              <w:autoSpaceDE w:val="0"/>
              <w:autoSpaceDN w:val="0"/>
              <w:adjustRightInd w:val="0"/>
              <w:spacing w:after="0"/>
              <w:jc w:val="center"/>
              <w:textAlignment w:val="baseline"/>
              <w:rPr>
                <w:ins w:id="1074" w:author="Nokia" w:date="2024-05-10T18:46:00Z"/>
                <w:rFonts w:ascii="Arial" w:hAnsi="Arial" w:cs="Arial"/>
                <w:b/>
                <w:sz w:val="18"/>
                <w:lang w:eastAsia="en-GB"/>
              </w:rPr>
            </w:pPr>
            <w:ins w:id="1075" w:author="Nokia" w:date="2024-05-10T18:46:00Z">
              <w:r w:rsidRPr="00E56099">
                <w:rPr>
                  <w:rFonts w:ascii="Arial" w:hAnsi="Arial"/>
                  <w:b/>
                  <w:sz w:val="18"/>
                  <w:lang w:eastAsia="en-GB"/>
                </w:rPr>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3EC3AA8A" w14:textId="77777777" w:rsidR="00CE7303" w:rsidRPr="00E56099" w:rsidRDefault="00CE7303" w:rsidP="005D5552">
            <w:pPr>
              <w:keepNext/>
              <w:keepLines/>
              <w:overflowPunct w:val="0"/>
              <w:autoSpaceDE w:val="0"/>
              <w:autoSpaceDN w:val="0"/>
              <w:adjustRightInd w:val="0"/>
              <w:spacing w:after="0"/>
              <w:jc w:val="center"/>
              <w:textAlignment w:val="baseline"/>
              <w:rPr>
                <w:ins w:id="1076" w:author="Nokia" w:date="2024-05-10T18:46:00Z"/>
                <w:rFonts w:ascii="Arial" w:hAnsi="Arial"/>
                <w:b/>
                <w:sz w:val="18"/>
                <w:lang w:eastAsia="en-GB"/>
              </w:rPr>
            </w:pPr>
            <w:ins w:id="1077" w:author="Nokia" w:date="2024-05-10T18:46:00Z">
              <w:r w:rsidRPr="00E56099">
                <w:rPr>
                  <w:rFonts w:ascii="Arial" w:hAnsi="Arial"/>
                  <w:b/>
                  <w:sz w:val="18"/>
                  <w:lang w:eastAsia="en-GB"/>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3724313" w14:textId="77777777" w:rsidR="00CE7303" w:rsidRPr="00E56099" w:rsidRDefault="00CE7303" w:rsidP="005D5552">
            <w:pPr>
              <w:keepNext/>
              <w:keepLines/>
              <w:overflowPunct w:val="0"/>
              <w:autoSpaceDE w:val="0"/>
              <w:autoSpaceDN w:val="0"/>
              <w:adjustRightInd w:val="0"/>
              <w:spacing w:after="0"/>
              <w:jc w:val="center"/>
              <w:textAlignment w:val="baseline"/>
              <w:rPr>
                <w:ins w:id="1078" w:author="Nokia" w:date="2024-05-10T18:46:00Z"/>
                <w:rFonts w:ascii="Arial" w:hAnsi="Arial"/>
                <w:b/>
                <w:sz w:val="18"/>
                <w:lang w:eastAsia="zh-CN"/>
              </w:rPr>
            </w:pPr>
            <w:ins w:id="1079" w:author="Nokia" w:date="2024-05-10T18:46:00Z">
              <w:r w:rsidRPr="00E56099">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843308" w14:textId="77777777" w:rsidR="00CE7303" w:rsidRPr="00E56099" w:rsidRDefault="00CE7303" w:rsidP="005D5552">
            <w:pPr>
              <w:keepNext/>
              <w:keepLines/>
              <w:overflowPunct w:val="0"/>
              <w:autoSpaceDE w:val="0"/>
              <w:autoSpaceDN w:val="0"/>
              <w:adjustRightInd w:val="0"/>
              <w:spacing w:after="0"/>
              <w:jc w:val="center"/>
              <w:textAlignment w:val="baseline"/>
              <w:rPr>
                <w:ins w:id="1080" w:author="Nokia" w:date="2024-05-10T18:46:00Z"/>
                <w:rFonts w:ascii="Arial" w:hAnsi="Arial" w:cs="Arial"/>
                <w:b/>
                <w:sz w:val="18"/>
                <w:lang w:eastAsia="en-GB"/>
              </w:rPr>
            </w:pPr>
            <w:ins w:id="1081" w:author="Nokia" w:date="2024-05-10T18:46:00Z">
              <w:r w:rsidRPr="00E56099">
                <w:rPr>
                  <w:rFonts w:ascii="Arial"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A66896" w14:textId="77777777" w:rsidR="00CE7303" w:rsidRPr="00E56099" w:rsidRDefault="00CE7303" w:rsidP="005D5552">
            <w:pPr>
              <w:keepNext/>
              <w:keepLines/>
              <w:overflowPunct w:val="0"/>
              <w:autoSpaceDE w:val="0"/>
              <w:autoSpaceDN w:val="0"/>
              <w:adjustRightInd w:val="0"/>
              <w:spacing w:after="0"/>
              <w:jc w:val="center"/>
              <w:textAlignment w:val="baseline"/>
              <w:rPr>
                <w:ins w:id="1082" w:author="Nokia" w:date="2024-05-10T18:46:00Z"/>
                <w:rFonts w:ascii="Arial" w:hAnsi="Arial"/>
                <w:b/>
                <w:sz w:val="18"/>
                <w:lang w:eastAsia="zh-CN"/>
              </w:rPr>
            </w:pPr>
            <w:ins w:id="1083" w:author="Nokia" w:date="2024-05-10T18:46:00Z">
              <w:r w:rsidRPr="00E56099">
                <w:rPr>
                  <w:rFonts w:ascii="Arial" w:hAnsi="Arial"/>
                  <w:b/>
                  <w:sz w:val="18"/>
                  <w:lang w:eastAsia="zh-CN"/>
                </w:rPr>
                <w:t>Cell 2</w:t>
              </w:r>
            </w:ins>
          </w:p>
        </w:tc>
      </w:tr>
      <w:tr w:rsidR="00CE7303" w:rsidRPr="00E56099" w14:paraId="37E12B0F" w14:textId="77777777" w:rsidTr="005D5552">
        <w:trPr>
          <w:cantSplit/>
          <w:trHeight w:val="187"/>
          <w:jc w:val="center"/>
          <w:ins w:id="1084" w:author="Nokia" w:date="2024-05-10T18:46: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AC55B47" w14:textId="77777777" w:rsidR="00CE7303" w:rsidRPr="00E56099" w:rsidRDefault="00CE7303" w:rsidP="005D5552">
            <w:pPr>
              <w:keepNext/>
              <w:keepLines/>
              <w:overflowPunct w:val="0"/>
              <w:autoSpaceDE w:val="0"/>
              <w:autoSpaceDN w:val="0"/>
              <w:adjustRightInd w:val="0"/>
              <w:spacing w:after="0"/>
              <w:jc w:val="center"/>
              <w:textAlignment w:val="baseline"/>
              <w:rPr>
                <w:ins w:id="1085" w:author="Nokia" w:date="2024-05-10T18:46:00Z"/>
                <w:rFonts w:ascii="Arial" w:hAnsi="Arial" w:cs="Arial"/>
                <w:b/>
                <w:sz w:val="18"/>
                <w:lang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04BADC0" w14:textId="77777777" w:rsidR="00CE7303" w:rsidRPr="00E56099" w:rsidRDefault="00CE7303" w:rsidP="005D5552">
            <w:pPr>
              <w:keepNext/>
              <w:keepLines/>
              <w:overflowPunct w:val="0"/>
              <w:autoSpaceDE w:val="0"/>
              <w:autoSpaceDN w:val="0"/>
              <w:adjustRightInd w:val="0"/>
              <w:spacing w:after="0"/>
              <w:jc w:val="center"/>
              <w:textAlignment w:val="baseline"/>
              <w:rPr>
                <w:ins w:id="1086" w:author="Nokia" w:date="2024-05-10T18:46:00Z"/>
                <w:rFonts w:ascii="Arial" w:hAnsi="Arial"/>
                <w:b/>
                <w:sz w:val="18"/>
                <w:lang w:eastAsia="en-GB"/>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2557B6F" w14:textId="77777777" w:rsidR="00CE7303" w:rsidRPr="00E56099" w:rsidRDefault="00CE7303" w:rsidP="005D5552">
            <w:pPr>
              <w:keepNext/>
              <w:keepLines/>
              <w:overflowPunct w:val="0"/>
              <w:autoSpaceDE w:val="0"/>
              <w:autoSpaceDN w:val="0"/>
              <w:adjustRightInd w:val="0"/>
              <w:spacing w:after="0"/>
              <w:jc w:val="center"/>
              <w:textAlignment w:val="baseline"/>
              <w:rPr>
                <w:ins w:id="1087" w:author="Nokia" w:date="2024-05-10T18:46: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46D459E" w14:textId="77777777" w:rsidR="00CE7303" w:rsidRPr="00E56099" w:rsidRDefault="00CE7303" w:rsidP="005D5552">
            <w:pPr>
              <w:keepNext/>
              <w:keepLines/>
              <w:overflowPunct w:val="0"/>
              <w:autoSpaceDE w:val="0"/>
              <w:autoSpaceDN w:val="0"/>
              <w:adjustRightInd w:val="0"/>
              <w:spacing w:after="0"/>
              <w:jc w:val="center"/>
              <w:textAlignment w:val="baseline"/>
              <w:rPr>
                <w:ins w:id="1088" w:author="Nokia" w:date="2024-05-10T18:46:00Z"/>
                <w:rFonts w:ascii="Arial" w:hAnsi="Arial"/>
                <w:b/>
                <w:sz w:val="18"/>
                <w:lang w:eastAsia="zh-CN"/>
              </w:rPr>
            </w:pPr>
            <w:ins w:id="1089" w:author="Nokia" w:date="2024-05-10T18:46:00Z">
              <w:r w:rsidRPr="00E56099">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F146E46" w14:textId="77777777" w:rsidR="00CE7303" w:rsidRPr="00E56099" w:rsidRDefault="00CE7303" w:rsidP="005D5552">
            <w:pPr>
              <w:keepNext/>
              <w:keepLines/>
              <w:overflowPunct w:val="0"/>
              <w:autoSpaceDE w:val="0"/>
              <w:autoSpaceDN w:val="0"/>
              <w:adjustRightInd w:val="0"/>
              <w:spacing w:after="0"/>
              <w:jc w:val="center"/>
              <w:textAlignment w:val="baseline"/>
              <w:rPr>
                <w:ins w:id="1090" w:author="Nokia" w:date="2024-05-10T18:46:00Z"/>
                <w:rFonts w:ascii="Arial" w:hAnsi="Arial"/>
                <w:b/>
                <w:sz w:val="18"/>
                <w:lang w:eastAsia="zh-CN"/>
              </w:rPr>
            </w:pPr>
            <w:ins w:id="1091" w:author="Nokia" w:date="2024-05-10T18:46:00Z">
              <w:r w:rsidRPr="00E56099">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DD77640" w14:textId="77777777" w:rsidR="00CE7303" w:rsidRPr="00E56099" w:rsidRDefault="00CE7303" w:rsidP="005D5552">
            <w:pPr>
              <w:keepNext/>
              <w:keepLines/>
              <w:overflowPunct w:val="0"/>
              <w:autoSpaceDE w:val="0"/>
              <w:autoSpaceDN w:val="0"/>
              <w:adjustRightInd w:val="0"/>
              <w:spacing w:after="0"/>
              <w:jc w:val="center"/>
              <w:textAlignment w:val="baseline"/>
              <w:rPr>
                <w:ins w:id="1092" w:author="Nokia" w:date="2024-05-10T18:46:00Z"/>
                <w:rFonts w:ascii="Arial" w:hAnsi="Arial"/>
                <w:b/>
                <w:sz w:val="18"/>
                <w:lang w:eastAsia="zh-CN"/>
              </w:rPr>
            </w:pPr>
            <w:ins w:id="1093" w:author="Nokia" w:date="2024-05-10T18:46:00Z">
              <w:r w:rsidRPr="00E56099">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DE07B25" w14:textId="77777777" w:rsidR="00CE7303" w:rsidRPr="00E56099" w:rsidRDefault="00CE7303" w:rsidP="005D5552">
            <w:pPr>
              <w:keepNext/>
              <w:keepLines/>
              <w:overflowPunct w:val="0"/>
              <w:autoSpaceDE w:val="0"/>
              <w:autoSpaceDN w:val="0"/>
              <w:adjustRightInd w:val="0"/>
              <w:spacing w:after="0"/>
              <w:jc w:val="center"/>
              <w:textAlignment w:val="baseline"/>
              <w:rPr>
                <w:ins w:id="1094" w:author="Nokia" w:date="2024-05-10T18:46:00Z"/>
                <w:rFonts w:ascii="Arial" w:hAnsi="Arial"/>
                <w:b/>
                <w:sz w:val="18"/>
                <w:lang w:eastAsia="zh-CN"/>
              </w:rPr>
            </w:pPr>
            <w:ins w:id="1095" w:author="Nokia" w:date="2024-05-10T18:46:00Z">
              <w:r w:rsidRPr="00E56099">
                <w:rPr>
                  <w:rFonts w:ascii="Arial" w:hAnsi="Arial"/>
                  <w:b/>
                  <w:sz w:val="18"/>
                  <w:lang w:eastAsia="zh-CN"/>
                </w:rPr>
                <w:t>T2</w:t>
              </w:r>
            </w:ins>
          </w:p>
        </w:tc>
      </w:tr>
      <w:tr w:rsidR="00CE7303" w:rsidRPr="00E56099" w14:paraId="6E000F37" w14:textId="77777777" w:rsidTr="005D5552">
        <w:trPr>
          <w:cantSplit/>
          <w:trHeight w:val="187"/>
          <w:jc w:val="center"/>
          <w:ins w:id="1096" w:author="Nokia" w:date="2024-05-10T18:46:00Z"/>
        </w:trPr>
        <w:tc>
          <w:tcPr>
            <w:tcW w:w="2263" w:type="dxa"/>
            <w:tcBorders>
              <w:top w:val="single" w:sz="4" w:space="0" w:color="auto"/>
              <w:left w:val="single" w:sz="4" w:space="0" w:color="auto"/>
              <w:right w:val="single" w:sz="4" w:space="0" w:color="auto"/>
            </w:tcBorders>
            <w:shd w:val="clear" w:color="auto" w:fill="auto"/>
          </w:tcPr>
          <w:p w14:paraId="543DB883" w14:textId="77777777" w:rsidR="00CE7303" w:rsidRPr="00E56099" w:rsidRDefault="00CE7303" w:rsidP="005D5552">
            <w:pPr>
              <w:keepNext/>
              <w:keepLines/>
              <w:overflowPunct w:val="0"/>
              <w:autoSpaceDE w:val="0"/>
              <w:autoSpaceDN w:val="0"/>
              <w:adjustRightInd w:val="0"/>
              <w:spacing w:after="0"/>
              <w:textAlignment w:val="baseline"/>
              <w:rPr>
                <w:ins w:id="1097" w:author="Nokia" w:date="2024-05-10T18:46:00Z"/>
                <w:rFonts w:ascii="Arial" w:hAnsi="Arial"/>
                <w:sz w:val="18"/>
                <w:lang w:eastAsia="en-GB"/>
              </w:rPr>
            </w:pPr>
            <w:proofErr w:type="spellStart"/>
            <w:ins w:id="1098" w:author="Nokia" w:date="2024-05-10T18:46:00Z">
              <w:r w:rsidRPr="00E56099">
                <w:rPr>
                  <w:rFonts w:ascii="Arial" w:hAnsi="Arial"/>
                  <w:sz w:val="18"/>
                  <w:lang w:eastAsia="en-GB"/>
                </w:rPr>
                <w:t>AoA</w:t>
              </w:r>
              <w:proofErr w:type="spellEnd"/>
              <w:r w:rsidRPr="00E56099">
                <w:rPr>
                  <w:rFonts w:ascii="Arial" w:hAnsi="Arial"/>
                  <w:sz w:val="18"/>
                  <w:lang w:eastAsia="en-GB"/>
                </w:rP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5EDC602A" w14:textId="77777777" w:rsidR="00CE7303" w:rsidRPr="00E56099" w:rsidRDefault="00CE7303" w:rsidP="005D5552">
            <w:pPr>
              <w:keepNext/>
              <w:keepLines/>
              <w:overflowPunct w:val="0"/>
              <w:autoSpaceDE w:val="0"/>
              <w:autoSpaceDN w:val="0"/>
              <w:adjustRightInd w:val="0"/>
              <w:spacing w:after="0"/>
              <w:jc w:val="center"/>
              <w:textAlignment w:val="baseline"/>
              <w:rPr>
                <w:ins w:id="1099"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47621EA6" w14:textId="77777777" w:rsidR="00CE7303" w:rsidRPr="00E56099" w:rsidRDefault="00CE7303" w:rsidP="005D5552">
            <w:pPr>
              <w:keepNext/>
              <w:keepLines/>
              <w:overflowPunct w:val="0"/>
              <w:autoSpaceDE w:val="0"/>
              <w:autoSpaceDN w:val="0"/>
              <w:adjustRightInd w:val="0"/>
              <w:spacing w:after="0"/>
              <w:jc w:val="center"/>
              <w:textAlignment w:val="baseline"/>
              <w:rPr>
                <w:ins w:id="1100" w:author="Nokia" w:date="2024-05-10T18:46:00Z"/>
                <w:rFonts w:ascii="Arial" w:hAnsi="Arial" w:cs="v4.2.0"/>
                <w:sz w:val="18"/>
                <w:lang w:eastAsia="en-GB"/>
              </w:rPr>
            </w:pPr>
            <w:ins w:id="1101" w:author="Nokia" w:date="2024-05-10T18:46:00Z">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A3E95A8" w14:textId="77777777" w:rsidR="00CE7303" w:rsidRPr="00E56099" w:rsidRDefault="00CE7303" w:rsidP="005D5552">
            <w:pPr>
              <w:keepNext/>
              <w:keepLines/>
              <w:overflowPunct w:val="0"/>
              <w:autoSpaceDE w:val="0"/>
              <w:autoSpaceDN w:val="0"/>
              <w:adjustRightInd w:val="0"/>
              <w:spacing w:after="0"/>
              <w:jc w:val="center"/>
              <w:textAlignment w:val="baseline"/>
              <w:rPr>
                <w:ins w:id="1102" w:author="Nokia" w:date="2024-05-10T18:46:00Z"/>
                <w:rFonts w:ascii="Arial" w:hAnsi="Arial"/>
                <w:sz w:val="18"/>
                <w:lang w:eastAsia="ja-JP"/>
              </w:rPr>
            </w:pPr>
            <w:ins w:id="1103" w:author="Nokia" w:date="2024-05-10T18:46:00Z">
              <w:r w:rsidRPr="00E56099">
                <w:rPr>
                  <w:rFonts w:ascii="Arial" w:hAnsi="Arial" w:cs="v4.2.0"/>
                  <w:sz w:val="18"/>
                  <w:lang w:eastAsia="en-GB"/>
                </w:rPr>
                <w:t>Setup 1 as specified in clause A.3.15</w:t>
              </w:r>
            </w:ins>
          </w:p>
        </w:tc>
      </w:tr>
      <w:tr w:rsidR="00CE7303" w:rsidRPr="00E56099" w14:paraId="4E0D0193" w14:textId="77777777" w:rsidTr="005D5552">
        <w:trPr>
          <w:cantSplit/>
          <w:trHeight w:val="187"/>
          <w:jc w:val="center"/>
          <w:ins w:id="1104" w:author="Nokia" w:date="2024-05-10T18:46:00Z"/>
        </w:trPr>
        <w:tc>
          <w:tcPr>
            <w:tcW w:w="2263" w:type="dxa"/>
            <w:tcBorders>
              <w:top w:val="single" w:sz="4" w:space="0" w:color="auto"/>
              <w:left w:val="single" w:sz="4" w:space="0" w:color="auto"/>
              <w:right w:val="single" w:sz="4" w:space="0" w:color="auto"/>
            </w:tcBorders>
            <w:shd w:val="clear" w:color="auto" w:fill="auto"/>
          </w:tcPr>
          <w:p w14:paraId="1354B23C" w14:textId="77777777" w:rsidR="00CE7303" w:rsidRPr="00E56099" w:rsidRDefault="00CE7303" w:rsidP="005D5552">
            <w:pPr>
              <w:keepNext/>
              <w:keepLines/>
              <w:overflowPunct w:val="0"/>
              <w:autoSpaceDE w:val="0"/>
              <w:autoSpaceDN w:val="0"/>
              <w:adjustRightInd w:val="0"/>
              <w:spacing w:after="0"/>
              <w:textAlignment w:val="baseline"/>
              <w:rPr>
                <w:ins w:id="1105" w:author="Nokia" w:date="2024-05-10T18:46:00Z"/>
                <w:rFonts w:ascii="Arial" w:hAnsi="Arial"/>
                <w:sz w:val="18"/>
                <w:lang w:eastAsia="en-GB"/>
              </w:rPr>
            </w:pPr>
            <w:ins w:id="1106" w:author="Nokia" w:date="2024-05-10T18:46:00Z">
              <w:r w:rsidRPr="00E56099">
                <w:rPr>
                  <w:rFonts w:ascii="Arial" w:hAnsi="Arial"/>
                  <w:noProof/>
                  <w:position w:val="-12"/>
                  <w:sz w:val="18"/>
                  <w:lang w:eastAsia="en-GB"/>
                </w:rPr>
                <w:t>Beam Assumption</w:t>
              </w:r>
              <w:r w:rsidRPr="00E56099">
                <w:rPr>
                  <w:rFonts w:ascii="Arial" w:hAnsi="Arial"/>
                  <w:noProof/>
                  <w:position w:val="-12"/>
                  <w:sz w:val="18"/>
                  <w:vertAlign w:val="superscript"/>
                  <w:lang w:eastAsia="en-GB"/>
                </w:rPr>
                <w:t>Note 7</w:t>
              </w:r>
            </w:ins>
          </w:p>
        </w:tc>
        <w:tc>
          <w:tcPr>
            <w:tcW w:w="1418" w:type="dxa"/>
            <w:tcBorders>
              <w:top w:val="single" w:sz="4" w:space="0" w:color="auto"/>
              <w:left w:val="single" w:sz="4" w:space="0" w:color="auto"/>
              <w:bottom w:val="nil"/>
              <w:right w:val="single" w:sz="4" w:space="0" w:color="auto"/>
            </w:tcBorders>
            <w:shd w:val="clear" w:color="auto" w:fill="auto"/>
          </w:tcPr>
          <w:p w14:paraId="33466803" w14:textId="77777777" w:rsidR="00CE7303" w:rsidRPr="00E56099" w:rsidRDefault="00CE7303" w:rsidP="005D5552">
            <w:pPr>
              <w:keepNext/>
              <w:keepLines/>
              <w:overflowPunct w:val="0"/>
              <w:autoSpaceDE w:val="0"/>
              <w:autoSpaceDN w:val="0"/>
              <w:adjustRightInd w:val="0"/>
              <w:spacing w:after="0"/>
              <w:jc w:val="center"/>
              <w:textAlignment w:val="baseline"/>
              <w:rPr>
                <w:ins w:id="1107"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2F11081E" w14:textId="77777777" w:rsidR="00CE7303" w:rsidRPr="00E56099" w:rsidRDefault="00CE7303" w:rsidP="005D5552">
            <w:pPr>
              <w:keepNext/>
              <w:keepLines/>
              <w:overflowPunct w:val="0"/>
              <w:autoSpaceDE w:val="0"/>
              <w:autoSpaceDN w:val="0"/>
              <w:adjustRightInd w:val="0"/>
              <w:spacing w:after="0"/>
              <w:jc w:val="center"/>
              <w:textAlignment w:val="baseline"/>
              <w:rPr>
                <w:ins w:id="1108" w:author="Nokia" w:date="2024-05-10T18:46:00Z"/>
                <w:rFonts w:ascii="Arial" w:hAnsi="Arial" w:cs="v4.2.0"/>
                <w:sz w:val="18"/>
                <w:lang w:eastAsia="en-GB"/>
              </w:rPr>
            </w:pPr>
            <w:ins w:id="1109"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B713640" w14:textId="77777777" w:rsidR="00CE7303" w:rsidRPr="00E56099" w:rsidRDefault="00CE7303" w:rsidP="005D5552">
            <w:pPr>
              <w:keepNext/>
              <w:keepLines/>
              <w:overflowPunct w:val="0"/>
              <w:autoSpaceDE w:val="0"/>
              <w:autoSpaceDN w:val="0"/>
              <w:adjustRightInd w:val="0"/>
              <w:spacing w:after="0"/>
              <w:jc w:val="center"/>
              <w:textAlignment w:val="baseline"/>
              <w:rPr>
                <w:ins w:id="1110" w:author="Nokia" w:date="2024-05-10T18:46:00Z"/>
                <w:rFonts w:ascii="Arial" w:hAnsi="Arial"/>
                <w:sz w:val="18"/>
                <w:lang w:eastAsia="ja-JP"/>
              </w:rPr>
            </w:pPr>
            <w:ins w:id="1111" w:author="Nokia" w:date="2024-05-10T18:46:00Z">
              <w:r w:rsidRPr="00E56099">
                <w:rPr>
                  <w:rFonts w:ascii="Arial" w:hAnsi="Arial"/>
                  <w:sz w:val="18"/>
                  <w:lang w:eastAsia="en-GB"/>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013AF671" w14:textId="77777777" w:rsidR="00CE7303" w:rsidRPr="00E56099" w:rsidRDefault="00CE7303" w:rsidP="005D5552">
            <w:pPr>
              <w:keepNext/>
              <w:keepLines/>
              <w:overflowPunct w:val="0"/>
              <w:autoSpaceDE w:val="0"/>
              <w:autoSpaceDN w:val="0"/>
              <w:adjustRightInd w:val="0"/>
              <w:spacing w:after="0"/>
              <w:jc w:val="center"/>
              <w:textAlignment w:val="baseline"/>
              <w:rPr>
                <w:ins w:id="1112" w:author="Nokia" w:date="2024-05-10T18:46:00Z"/>
                <w:rFonts w:ascii="Arial" w:hAnsi="Arial"/>
                <w:sz w:val="18"/>
                <w:lang w:eastAsia="ja-JP"/>
              </w:rPr>
            </w:pPr>
            <w:ins w:id="1113" w:author="Nokia" w:date="2024-05-10T18:46:00Z">
              <w:r w:rsidRPr="00E56099">
                <w:rPr>
                  <w:rFonts w:ascii="Arial" w:hAnsi="Arial"/>
                  <w:sz w:val="18"/>
                  <w:lang w:eastAsia="en-GB"/>
                </w:rPr>
                <w:t>Rough</w:t>
              </w:r>
            </w:ins>
          </w:p>
        </w:tc>
      </w:tr>
      <w:tr w:rsidR="00CE7303" w:rsidRPr="00E56099" w14:paraId="66F1BECA" w14:textId="77777777" w:rsidTr="005D5552">
        <w:trPr>
          <w:cantSplit/>
          <w:trHeight w:val="187"/>
          <w:jc w:val="center"/>
          <w:ins w:id="1114"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4024AE7" w14:textId="77777777" w:rsidR="00CE7303" w:rsidRPr="00E56099" w:rsidRDefault="00CE7303" w:rsidP="005D5552">
            <w:pPr>
              <w:keepNext/>
              <w:keepLines/>
              <w:overflowPunct w:val="0"/>
              <w:autoSpaceDE w:val="0"/>
              <w:autoSpaceDN w:val="0"/>
              <w:adjustRightInd w:val="0"/>
              <w:spacing w:after="0"/>
              <w:textAlignment w:val="baseline"/>
              <w:rPr>
                <w:ins w:id="1115" w:author="Nokia" w:date="2024-05-10T18:46:00Z"/>
                <w:rFonts w:ascii="Arial" w:hAnsi="Arial"/>
                <w:sz w:val="18"/>
                <w:lang w:eastAsia="en-GB"/>
              </w:rPr>
            </w:pPr>
            <w:ins w:id="1116" w:author="Nokia" w:date="2024-05-10T18:46:00Z">
              <w:r w:rsidRPr="00E56099">
                <w:rPr>
                  <w:rFonts w:ascii="Arial" w:hAnsi="Arial"/>
                  <w:sz w:val="18"/>
                  <w:lang w:eastAsia="en-GB"/>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70077CE" w14:textId="77777777" w:rsidR="00CE7303" w:rsidRPr="00E56099" w:rsidRDefault="00CE7303" w:rsidP="005D5552">
            <w:pPr>
              <w:keepNext/>
              <w:keepLines/>
              <w:overflowPunct w:val="0"/>
              <w:autoSpaceDE w:val="0"/>
              <w:autoSpaceDN w:val="0"/>
              <w:adjustRightInd w:val="0"/>
              <w:spacing w:after="0"/>
              <w:jc w:val="center"/>
              <w:textAlignment w:val="baseline"/>
              <w:rPr>
                <w:ins w:id="1117"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800E549" w14:textId="77777777" w:rsidR="00CE7303" w:rsidRPr="00E56099" w:rsidRDefault="00CE7303" w:rsidP="005D5552">
            <w:pPr>
              <w:keepNext/>
              <w:keepLines/>
              <w:overflowPunct w:val="0"/>
              <w:autoSpaceDE w:val="0"/>
              <w:autoSpaceDN w:val="0"/>
              <w:adjustRightInd w:val="0"/>
              <w:spacing w:after="0"/>
              <w:jc w:val="center"/>
              <w:textAlignment w:val="baseline"/>
              <w:rPr>
                <w:ins w:id="1118" w:author="Nokia" w:date="2024-05-10T18:46:00Z"/>
                <w:rFonts w:ascii="Arial" w:hAnsi="Arial" w:cs="v4.2.0"/>
                <w:sz w:val="18"/>
                <w:lang w:eastAsia="en-GB"/>
              </w:rPr>
            </w:pPr>
            <w:ins w:id="1119"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691E59" w14:textId="77777777" w:rsidR="00CE7303" w:rsidRPr="00E56099" w:rsidRDefault="00CE7303" w:rsidP="005D5552">
            <w:pPr>
              <w:keepNext/>
              <w:keepLines/>
              <w:overflowPunct w:val="0"/>
              <w:autoSpaceDE w:val="0"/>
              <w:autoSpaceDN w:val="0"/>
              <w:adjustRightInd w:val="0"/>
              <w:spacing w:after="0"/>
              <w:jc w:val="center"/>
              <w:textAlignment w:val="baseline"/>
              <w:rPr>
                <w:ins w:id="1120" w:author="Nokia" w:date="2024-05-10T18:46:00Z"/>
                <w:rFonts w:ascii="Arial" w:hAnsi="Arial" w:cs="v4.2.0"/>
                <w:sz w:val="18"/>
                <w:lang w:eastAsia="en-GB"/>
              </w:rPr>
            </w:pPr>
            <w:ins w:id="1121" w:author="Nokia" w:date="2024-05-10T18:46:00Z">
              <w:r w:rsidRPr="00E56099">
                <w:rPr>
                  <w:rFonts w:ascii="Arial" w:hAnsi="Arial"/>
                  <w:sz w:val="18"/>
                  <w:lang w:eastAsia="en-GB"/>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BE2DD9" w14:textId="77777777" w:rsidR="00CE7303" w:rsidRPr="00E56099" w:rsidRDefault="00CE7303" w:rsidP="005D5552">
            <w:pPr>
              <w:keepNext/>
              <w:keepLines/>
              <w:overflowPunct w:val="0"/>
              <w:autoSpaceDE w:val="0"/>
              <w:autoSpaceDN w:val="0"/>
              <w:adjustRightInd w:val="0"/>
              <w:spacing w:after="0"/>
              <w:jc w:val="center"/>
              <w:textAlignment w:val="baseline"/>
              <w:rPr>
                <w:ins w:id="1122" w:author="Nokia" w:date="2024-05-10T18:46:00Z"/>
                <w:rFonts w:ascii="Arial" w:hAnsi="Arial" w:cs="v4.2.0"/>
                <w:sz w:val="18"/>
                <w:lang w:eastAsia="en-GB"/>
              </w:rPr>
            </w:pPr>
            <w:ins w:id="1123" w:author="Nokia" w:date="2024-05-10T18:46:00Z">
              <w:r w:rsidRPr="00E56099">
                <w:rPr>
                  <w:rFonts w:ascii="Arial" w:hAnsi="Arial"/>
                  <w:sz w:val="18"/>
                  <w:lang w:eastAsia="en-GB"/>
                </w:rPr>
                <w:t>TDDConf.3.1</w:t>
              </w:r>
            </w:ins>
          </w:p>
        </w:tc>
      </w:tr>
      <w:tr w:rsidR="00CE7303" w:rsidRPr="00E56099" w14:paraId="238FCE6A" w14:textId="77777777" w:rsidTr="005D5552">
        <w:trPr>
          <w:cantSplit/>
          <w:trHeight w:val="187"/>
          <w:jc w:val="center"/>
          <w:ins w:id="1124"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33126DE" w14:textId="77777777" w:rsidR="00CE7303" w:rsidRPr="00E56099" w:rsidRDefault="00CE7303" w:rsidP="005D5552">
            <w:pPr>
              <w:keepNext/>
              <w:keepLines/>
              <w:overflowPunct w:val="0"/>
              <w:autoSpaceDE w:val="0"/>
              <w:autoSpaceDN w:val="0"/>
              <w:adjustRightInd w:val="0"/>
              <w:spacing w:after="0"/>
              <w:textAlignment w:val="baseline"/>
              <w:rPr>
                <w:ins w:id="1125" w:author="Nokia" w:date="2024-05-10T18:46:00Z"/>
                <w:rFonts w:ascii="Arial" w:hAnsi="Arial"/>
                <w:sz w:val="18"/>
                <w:lang w:eastAsia="en-GB"/>
              </w:rPr>
            </w:pPr>
            <w:ins w:id="1126" w:author="Nokia" w:date="2024-05-10T18:46:00Z">
              <w:r w:rsidRPr="00E56099">
                <w:rPr>
                  <w:rFonts w:ascii="Arial" w:hAnsi="Arial"/>
                  <w:sz w:val="18"/>
                  <w:lang w:eastAsia="en-GB"/>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FAD0A88" w14:textId="77777777" w:rsidR="00CE7303" w:rsidRPr="00E56099" w:rsidRDefault="00CE7303" w:rsidP="005D5552">
            <w:pPr>
              <w:keepNext/>
              <w:keepLines/>
              <w:overflowPunct w:val="0"/>
              <w:autoSpaceDE w:val="0"/>
              <w:autoSpaceDN w:val="0"/>
              <w:adjustRightInd w:val="0"/>
              <w:spacing w:after="0"/>
              <w:jc w:val="center"/>
              <w:textAlignment w:val="baseline"/>
              <w:rPr>
                <w:ins w:id="1127"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C79F539" w14:textId="77777777" w:rsidR="00CE7303" w:rsidRPr="00E56099" w:rsidRDefault="00CE7303" w:rsidP="005D5552">
            <w:pPr>
              <w:keepNext/>
              <w:keepLines/>
              <w:overflowPunct w:val="0"/>
              <w:autoSpaceDE w:val="0"/>
              <w:autoSpaceDN w:val="0"/>
              <w:adjustRightInd w:val="0"/>
              <w:spacing w:after="0"/>
              <w:jc w:val="center"/>
              <w:textAlignment w:val="baseline"/>
              <w:rPr>
                <w:ins w:id="1128" w:author="Nokia" w:date="2024-05-10T18:46:00Z"/>
                <w:rFonts w:ascii="Arial" w:hAnsi="Arial" w:cs="v4.2.0"/>
                <w:sz w:val="18"/>
                <w:lang w:eastAsia="en-GB"/>
              </w:rPr>
            </w:pPr>
            <w:ins w:id="1129"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C16240" w14:textId="77777777" w:rsidR="00CE7303" w:rsidRPr="00E56099" w:rsidRDefault="00CE7303" w:rsidP="005D5552">
            <w:pPr>
              <w:keepNext/>
              <w:keepLines/>
              <w:overflowPunct w:val="0"/>
              <w:autoSpaceDE w:val="0"/>
              <w:autoSpaceDN w:val="0"/>
              <w:adjustRightInd w:val="0"/>
              <w:spacing w:after="0"/>
              <w:jc w:val="center"/>
              <w:textAlignment w:val="baseline"/>
              <w:rPr>
                <w:ins w:id="1130" w:author="Nokia" w:date="2024-05-10T18:46:00Z"/>
                <w:rFonts w:ascii="Arial" w:hAnsi="Arial"/>
                <w:sz w:val="18"/>
                <w:lang w:eastAsia="en-GB"/>
              </w:rPr>
            </w:pPr>
            <w:ins w:id="1131" w:author="Nokia" w:date="2024-05-10T18:46:00Z">
              <w:r w:rsidRPr="00E56099">
                <w:rPr>
                  <w:rFonts w:ascii="Arial" w:hAnsi="Arial"/>
                  <w:sz w:val="18"/>
                  <w:lang w:eastAsia="en-GB"/>
                </w:rPr>
                <w:t>SR.3.1 TDD</w:t>
              </w:r>
            </w:ins>
          </w:p>
          <w:p w14:paraId="0EE3033A" w14:textId="77777777" w:rsidR="00CE7303" w:rsidRPr="00E56099" w:rsidRDefault="00CE7303" w:rsidP="005D5552">
            <w:pPr>
              <w:keepNext/>
              <w:keepLines/>
              <w:overflowPunct w:val="0"/>
              <w:autoSpaceDE w:val="0"/>
              <w:autoSpaceDN w:val="0"/>
              <w:adjustRightInd w:val="0"/>
              <w:spacing w:after="0"/>
              <w:jc w:val="center"/>
              <w:textAlignment w:val="baseline"/>
              <w:rPr>
                <w:ins w:id="1132" w:author="Nokia" w:date="2024-05-10T18:46:00Z"/>
                <w:rFonts w:ascii="Arial" w:hAnsi="Arial" w:cs="v4.2.0"/>
                <w:sz w:val="18"/>
                <w:lang w:eastAsia="en-GB"/>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5FF709C" w14:textId="77777777" w:rsidR="00CE7303" w:rsidRPr="00E56099" w:rsidRDefault="00CE7303" w:rsidP="005D5552">
            <w:pPr>
              <w:keepNext/>
              <w:keepLines/>
              <w:overflowPunct w:val="0"/>
              <w:autoSpaceDE w:val="0"/>
              <w:autoSpaceDN w:val="0"/>
              <w:adjustRightInd w:val="0"/>
              <w:spacing w:after="0"/>
              <w:jc w:val="center"/>
              <w:textAlignment w:val="baseline"/>
              <w:rPr>
                <w:ins w:id="1133" w:author="Nokia" w:date="2024-05-10T18:46:00Z"/>
                <w:rFonts w:ascii="Arial" w:hAnsi="Arial" w:cs="v4.2.0"/>
                <w:sz w:val="18"/>
                <w:lang w:eastAsia="en-GB"/>
              </w:rPr>
            </w:pPr>
            <w:ins w:id="1134" w:author="Nokia" w:date="2024-05-10T18:46:00Z">
              <w:r w:rsidRPr="00E56099">
                <w:rPr>
                  <w:rFonts w:ascii="Arial" w:hAnsi="Arial" w:cs="v4.2.0"/>
                  <w:sz w:val="18"/>
                  <w:lang w:eastAsia="en-GB"/>
                </w:rPr>
                <w:t>N/A</w:t>
              </w:r>
            </w:ins>
          </w:p>
        </w:tc>
      </w:tr>
      <w:tr w:rsidR="00CE7303" w:rsidRPr="00E56099" w14:paraId="79F2D930" w14:textId="77777777" w:rsidTr="005D5552">
        <w:trPr>
          <w:cantSplit/>
          <w:trHeight w:val="187"/>
          <w:jc w:val="center"/>
          <w:ins w:id="1135"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5EEE85C2" w14:textId="77777777" w:rsidR="00CE7303" w:rsidRPr="00E56099" w:rsidRDefault="00CE7303" w:rsidP="005D5552">
            <w:pPr>
              <w:keepNext/>
              <w:keepLines/>
              <w:overflowPunct w:val="0"/>
              <w:autoSpaceDE w:val="0"/>
              <w:autoSpaceDN w:val="0"/>
              <w:adjustRightInd w:val="0"/>
              <w:spacing w:after="0"/>
              <w:textAlignment w:val="baseline"/>
              <w:rPr>
                <w:ins w:id="1136" w:author="Nokia" w:date="2024-05-10T18:46:00Z"/>
                <w:rFonts w:ascii="Arial" w:hAnsi="Arial"/>
                <w:sz w:val="18"/>
                <w:lang w:eastAsia="en-GB"/>
              </w:rPr>
            </w:pPr>
            <w:ins w:id="1137" w:author="Nokia" w:date="2024-05-10T18:46:00Z">
              <w:r w:rsidRPr="00E56099">
                <w:rPr>
                  <w:rFonts w:ascii="Arial" w:hAnsi="Arial"/>
                  <w:sz w:val="18"/>
                  <w:lang w:eastAsia="en-GB"/>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F8E47BA" w14:textId="77777777" w:rsidR="00CE7303" w:rsidRPr="00E56099" w:rsidRDefault="00CE7303" w:rsidP="005D5552">
            <w:pPr>
              <w:keepNext/>
              <w:keepLines/>
              <w:overflowPunct w:val="0"/>
              <w:autoSpaceDE w:val="0"/>
              <w:autoSpaceDN w:val="0"/>
              <w:adjustRightInd w:val="0"/>
              <w:spacing w:after="0"/>
              <w:jc w:val="center"/>
              <w:textAlignment w:val="baseline"/>
              <w:rPr>
                <w:ins w:id="1138"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62AC20" w14:textId="77777777" w:rsidR="00CE7303" w:rsidRPr="00E56099" w:rsidRDefault="00CE7303" w:rsidP="005D5552">
            <w:pPr>
              <w:keepNext/>
              <w:keepLines/>
              <w:overflowPunct w:val="0"/>
              <w:autoSpaceDE w:val="0"/>
              <w:autoSpaceDN w:val="0"/>
              <w:adjustRightInd w:val="0"/>
              <w:spacing w:after="0"/>
              <w:jc w:val="center"/>
              <w:textAlignment w:val="baseline"/>
              <w:rPr>
                <w:ins w:id="1139" w:author="Nokia" w:date="2024-05-10T18:46:00Z"/>
                <w:rFonts w:ascii="Arial" w:hAnsi="Arial" w:cs="v4.2.0"/>
                <w:sz w:val="18"/>
                <w:lang w:eastAsia="en-GB"/>
              </w:rPr>
            </w:pPr>
            <w:ins w:id="1140"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71FD5A" w14:textId="77777777" w:rsidR="00CE7303" w:rsidRPr="00E56099" w:rsidRDefault="00CE7303" w:rsidP="005D5552">
            <w:pPr>
              <w:keepNext/>
              <w:keepLines/>
              <w:overflowPunct w:val="0"/>
              <w:autoSpaceDE w:val="0"/>
              <w:autoSpaceDN w:val="0"/>
              <w:adjustRightInd w:val="0"/>
              <w:spacing w:after="0"/>
              <w:jc w:val="center"/>
              <w:textAlignment w:val="baseline"/>
              <w:rPr>
                <w:ins w:id="1141" w:author="Nokia" w:date="2024-05-10T18:46:00Z"/>
                <w:rFonts w:ascii="Arial" w:hAnsi="Arial"/>
                <w:sz w:val="18"/>
                <w:lang w:eastAsia="en-GB"/>
              </w:rPr>
            </w:pPr>
            <w:ins w:id="1142" w:author="Nokia" w:date="2024-05-10T18:46:00Z">
              <w:r w:rsidRPr="00E56099">
                <w:rPr>
                  <w:rFonts w:ascii="Arial" w:hAnsi="Arial"/>
                  <w:sz w:val="18"/>
                  <w:lang w:eastAsia="en-GB"/>
                </w:rPr>
                <w:t>CR.3.1 TDD</w:t>
              </w:r>
            </w:ins>
          </w:p>
          <w:p w14:paraId="1411223E" w14:textId="77777777" w:rsidR="00CE7303" w:rsidRPr="00E56099" w:rsidRDefault="00CE7303" w:rsidP="005D5552">
            <w:pPr>
              <w:keepNext/>
              <w:keepLines/>
              <w:overflowPunct w:val="0"/>
              <w:autoSpaceDE w:val="0"/>
              <w:autoSpaceDN w:val="0"/>
              <w:adjustRightInd w:val="0"/>
              <w:spacing w:after="0"/>
              <w:jc w:val="center"/>
              <w:textAlignment w:val="baseline"/>
              <w:rPr>
                <w:ins w:id="1143" w:author="Nokia" w:date="2024-05-10T18:46:00Z"/>
                <w:rFonts w:ascii="Arial" w:hAnsi="Arial" w:cs="v4.2.0"/>
                <w:sz w:val="18"/>
                <w:lang w:eastAsia="en-GB"/>
              </w:rPr>
            </w:pPr>
          </w:p>
        </w:tc>
        <w:tc>
          <w:tcPr>
            <w:tcW w:w="1842" w:type="dxa"/>
            <w:gridSpan w:val="2"/>
            <w:tcBorders>
              <w:top w:val="single" w:sz="4" w:space="0" w:color="auto"/>
              <w:left w:val="single" w:sz="4" w:space="0" w:color="auto"/>
              <w:right w:val="single" w:sz="4" w:space="0" w:color="auto"/>
            </w:tcBorders>
          </w:tcPr>
          <w:p w14:paraId="705B4F01" w14:textId="77777777" w:rsidR="00CE7303" w:rsidRPr="00E56099" w:rsidRDefault="00CE7303" w:rsidP="005D5552">
            <w:pPr>
              <w:keepNext/>
              <w:keepLines/>
              <w:overflowPunct w:val="0"/>
              <w:autoSpaceDE w:val="0"/>
              <w:autoSpaceDN w:val="0"/>
              <w:adjustRightInd w:val="0"/>
              <w:spacing w:after="0"/>
              <w:jc w:val="center"/>
              <w:textAlignment w:val="baseline"/>
              <w:rPr>
                <w:ins w:id="1144" w:author="Nokia" w:date="2024-05-10T18:46:00Z"/>
                <w:rFonts w:ascii="Arial" w:hAnsi="Arial" w:cs="v4.2.0"/>
                <w:sz w:val="18"/>
                <w:lang w:eastAsia="en-GB"/>
              </w:rPr>
            </w:pPr>
            <w:ins w:id="1145" w:author="Nokia" w:date="2024-05-10T18:46:00Z">
              <w:r w:rsidRPr="00E56099">
                <w:rPr>
                  <w:rFonts w:ascii="Arial" w:hAnsi="Arial" w:cs="v4.2.0"/>
                  <w:sz w:val="18"/>
                  <w:lang w:eastAsia="en-GB"/>
                </w:rPr>
                <w:t>N/A</w:t>
              </w:r>
            </w:ins>
          </w:p>
        </w:tc>
      </w:tr>
      <w:tr w:rsidR="00CE7303" w:rsidRPr="00E56099" w14:paraId="2CF70405" w14:textId="77777777" w:rsidTr="005D5552">
        <w:trPr>
          <w:cantSplit/>
          <w:trHeight w:val="187"/>
          <w:jc w:val="center"/>
          <w:ins w:id="1146"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74830224" w14:textId="77777777" w:rsidR="00CE7303" w:rsidRPr="00E56099" w:rsidRDefault="00CE7303" w:rsidP="005D5552">
            <w:pPr>
              <w:keepNext/>
              <w:keepLines/>
              <w:overflowPunct w:val="0"/>
              <w:autoSpaceDE w:val="0"/>
              <w:autoSpaceDN w:val="0"/>
              <w:adjustRightInd w:val="0"/>
              <w:spacing w:after="0"/>
              <w:textAlignment w:val="baseline"/>
              <w:rPr>
                <w:ins w:id="1147" w:author="Nokia" w:date="2024-05-10T18:46:00Z"/>
                <w:rFonts w:ascii="Arial" w:hAnsi="Arial"/>
                <w:sz w:val="18"/>
                <w:lang w:eastAsia="en-GB"/>
              </w:rPr>
            </w:pPr>
            <w:ins w:id="1148" w:author="Nokia" w:date="2024-05-10T18:46:00Z">
              <w:r w:rsidRPr="00E56099">
                <w:rPr>
                  <w:rFonts w:ascii="Arial" w:hAnsi="Arial"/>
                  <w:sz w:val="18"/>
                  <w:lang w:eastAsia="en-GB"/>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0F61B15" w14:textId="77777777" w:rsidR="00CE7303" w:rsidRPr="00E56099" w:rsidRDefault="00CE7303" w:rsidP="005D5552">
            <w:pPr>
              <w:keepNext/>
              <w:keepLines/>
              <w:overflowPunct w:val="0"/>
              <w:autoSpaceDE w:val="0"/>
              <w:autoSpaceDN w:val="0"/>
              <w:adjustRightInd w:val="0"/>
              <w:spacing w:after="0"/>
              <w:jc w:val="center"/>
              <w:textAlignment w:val="baseline"/>
              <w:rPr>
                <w:ins w:id="1149"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C79E625" w14:textId="77777777" w:rsidR="00CE7303" w:rsidRPr="00E56099" w:rsidRDefault="00CE7303" w:rsidP="005D5552">
            <w:pPr>
              <w:keepNext/>
              <w:keepLines/>
              <w:overflowPunct w:val="0"/>
              <w:autoSpaceDE w:val="0"/>
              <w:autoSpaceDN w:val="0"/>
              <w:adjustRightInd w:val="0"/>
              <w:spacing w:after="0"/>
              <w:jc w:val="center"/>
              <w:textAlignment w:val="baseline"/>
              <w:rPr>
                <w:ins w:id="1150" w:author="Nokia" w:date="2024-05-10T18:46:00Z"/>
                <w:rFonts w:ascii="Arial" w:hAnsi="Arial" w:cs="v4.2.0"/>
                <w:sz w:val="18"/>
                <w:lang w:eastAsia="en-GB"/>
              </w:rPr>
            </w:pPr>
            <w:ins w:id="1151"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7EFA66" w14:textId="77777777" w:rsidR="00CE7303" w:rsidRPr="00E56099" w:rsidRDefault="00CE7303" w:rsidP="005D5552">
            <w:pPr>
              <w:keepNext/>
              <w:keepLines/>
              <w:overflowPunct w:val="0"/>
              <w:autoSpaceDE w:val="0"/>
              <w:autoSpaceDN w:val="0"/>
              <w:adjustRightInd w:val="0"/>
              <w:spacing w:after="0"/>
              <w:jc w:val="center"/>
              <w:textAlignment w:val="baseline"/>
              <w:rPr>
                <w:ins w:id="1152" w:author="Nokia" w:date="2024-05-10T18:46:00Z"/>
                <w:rFonts w:ascii="Arial" w:hAnsi="Arial" w:cs="v4.2.0"/>
                <w:sz w:val="18"/>
                <w:lang w:eastAsia="en-GB"/>
              </w:rPr>
            </w:pPr>
            <w:ins w:id="1153" w:author="Nokia" w:date="2024-05-10T18:46:00Z">
              <w:r w:rsidRPr="00E56099">
                <w:rPr>
                  <w:rFonts w:ascii="Arial" w:hAnsi="Arial" w:cs="v4.2.0"/>
                  <w:sz w:val="18"/>
                  <w:lang w:eastAsia="en-GB"/>
                </w:rPr>
                <w:t>CCR.3.1 TDD</w:t>
              </w:r>
            </w:ins>
          </w:p>
        </w:tc>
        <w:tc>
          <w:tcPr>
            <w:tcW w:w="1842" w:type="dxa"/>
            <w:gridSpan w:val="2"/>
            <w:tcBorders>
              <w:top w:val="single" w:sz="4" w:space="0" w:color="auto"/>
              <w:left w:val="single" w:sz="4" w:space="0" w:color="auto"/>
              <w:right w:val="single" w:sz="4" w:space="0" w:color="auto"/>
            </w:tcBorders>
          </w:tcPr>
          <w:p w14:paraId="6158F68A" w14:textId="77777777" w:rsidR="00CE7303" w:rsidRPr="00E56099" w:rsidRDefault="00CE7303" w:rsidP="005D5552">
            <w:pPr>
              <w:keepNext/>
              <w:keepLines/>
              <w:overflowPunct w:val="0"/>
              <w:autoSpaceDE w:val="0"/>
              <w:autoSpaceDN w:val="0"/>
              <w:adjustRightInd w:val="0"/>
              <w:spacing w:after="0"/>
              <w:jc w:val="center"/>
              <w:textAlignment w:val="baseline"/>
              <w:rPr>
                <w:ins w:id="1154" w:author="Nokia" w:date="2024-05-10T18:46:00Z"/>
                <w:rFonts w:ascii="Arial" w:hAnsi="Arial" w:cs="v4.2.0"/>
                <w:sz w:val="18"/>
                <w:lang w:eastAsia="en-GB"/>
              </w:rPr>
            </w:pPr>
            <w:ins w:id="1155" w:author="Nokia" w:date="2024-05-10T18:46:00Z">
              <w:r w:rsidRPr="00E56099">
                <w:rPr>
                  <w:rFonts w:ascii="Arial" w:hAnsi="Arial" w:cs="v4.2.0"/>
                  <w:sz w:val="18"/>
                  <w:lang w:eastAsia="en-GB"/>
                </w:rPr>
                <w:t>N/A</w:t>
              </w:r>
            </w:ins>
          </w:p>
        </w:tc>
      </w:tr>
      <w:tr w:rsidR="00CE7303" w:rsidRPr="00E56099" w14:paraId="5CA7CB7F" w14:textId="77777777" w:rsidTr="005D5552">
        <w:trPr>
          <w:cantSplit/>
          <w:trHeight w:val="187"/>
          <w:jc w:val="center"/>
          <w:ins w:id="1156"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1B61FF46" w14:textId="77777777" w:rsidR="00CE7303" w:rsidRPr="00E56099" w:rsidRDefault="00CE7303" w:rsidP="005D5552">
            <w:pPr>
              <w:keepNext/>
              <w:keepLines/>
              <w:overflowPunct w:val="0"/>
              <w:autoSpaceDE w:val="0"/>
              <w:autoSpaceDN w:val="0"/>
              <w:adjustRightInd w:val="0"/>
              <w:spacing w:after="0"/>
              <w:textAlignment w:val="baseline"/>
              <w:rPr>
                <w:ins w:id="1157" w:author="Nokia" w:date="2024-05-10T18:46:00Z"/>
                <w:rFonts w:ascii="Arial" w:hAnsi="Arial"/>
                <w:sz w:val="18"/>
                <w:lang w:eastAsia="en-GB"/>
              </w:rPr>
            </w:pPr>
            <w:ins w:id="1158" w:author="Nokia" w:date="2024-05-10T18:46:00Z">
              <w:r w:rsidRPr="00E56099">
                <w:rPr>
                  <w:rFonts w:ascii="Arial" w:hAnsi="Arial"/>
                  <w:bCs/>
                  <w:sz w:val="18"/>
                  <w:lang w:eastAsia="en-GB"/>
                </w:rPr>
                <w:t>OCNG Patterns</w:t>
              </w:r>
            </w:ins>
          </w:p>
        </w:tc>
        <w:tc>
          <w:tcPr>
            <w:tcW w:w="1418" w:type="dxa"/>
            <w:tcBorders>
              <w:top w:val="single" w:sz="4" w:space="0" w:color="auto"/>
              <w:left w:val="single" w:sz="4" w:space="0" w:color="auto"/>
              <w:bottom w:val="single" w:sz="4" w:space="0" w:color="auto"/>
              <w:right w:val="single" w:sz="4" w:space="0" w:color="auto"/>
            </w:tcBorders>
          </w:tcPr>
          <w:p w14:paraId="198AD089" w14:textId="77777777" w:rsidR="00CE7303" w:rsidRPr="00E56099" w:rsidRDefault="00CE7303" w:rsidP="005D5552">
            <w:pPr>
              <w:keepNext/>
              <w:keepLines/>
              <w:overflowPunct w:val="0"/>
              <w:autoSpaceDE w:val="0"/>
              <w:autoSpaceDN w:val="0"/>
              <w:adjustRightInd w:val="0"/>
              <w:spacing w:after="0"/>
              <w:jc w:val="center"/>
              <w:textAlignment w:val="baseline"/>
              <w:rPr>
                <w:ins w:id="1159"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D6EE2C5" w14:textId="77777777" w:rsidR="00CE7303" w:rsidRPr="00E56099" w:rsidRDefault="00CE7303" w:rsidP="005D5552">
            <w:pPr>
              <w:keepNext/>
              <w:keepLines/>
              <w:overflowPunct w:val="0"/>
              <w:autoSpaceDE w:val="0"/>
              <w:autoSpaceDN w:val="0"/>
              <w:adjustRightInd w:val="0"/>
              <w:spacing w:after="0"/>
              <w:jc w:val="center"/>
              <w:textAlignment w:val="baseline"/>
              <w:rPr>
                <w:ins w:id="1160" w:author="Nokia" w:date="2024-05-10T18:46:00Z"/>
                <w:rFonts w:ascii="Arial" w:hAnsi="Arial"/>
                <w:sz w:val="18"/>
                <w:lang w:eastAsia="en-GB"/>
              </w:rPr>
            </w:pPr>
            <w:ins w:id="1161"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FE98F4" w14:textId="77777777" w:rsidR="00CE7303" w:rsidRPr="00E56099" w:rsidRDefault="00CE7303" w:rsidP="005D5552">
            <w:pPr>
              <w:keepNext/>
              <w:keepLines/>
              <w:overflowPunct w:val="0"/>
              <w:autoSpaceDE w:val="0"/>
              <w:autoSpaceDN w:val="0"/>
              <w:adjustRightInd w:val="0"/>
              <w:spacing w:after="0"/>
              <w:jc w:val="center"/>
              <w:textAlignment w:val="baseline"/>
              <w:rPr>
                <w:ins w:id="1162" w:author="Nokia" w:date="2024-05-10T18:46:00Z"/>
                <w:rFonts w:ascii="Arial" w:hAnsi="Arial" w:cs="v4.2.0"/>
                <w:sz w:val="18"/>
                <w:lang w:eastAsia="en-GB"/>
              </w:rPr>
            </w:pPr>
            <w:ins w:id="1163" w:author="Nokia" w:date="2024-05-10T18:46:00Z">
              <w:r w:rsidRPr="00E56099">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3E8602" w14:textId="77777777" w:rsidR="00CE7303" w:rsidRPr="00E56099" w:rsidRDefault="00CE7303" w:rsidP="005D5552">
            <w:pPr>
              <w:keepNext/>
              <w:keepLines/>
              <w:overflowPunct w:val="0"/>
              <w:autoSpaceDE w:val="0"/>
              <w:autoSpaceDN w:val="0"/>
              <w:adjustRightInd w:val="0"/>
              <w:spacing w:after="0"/>
              <w:jc w:val="center"/>
              <w:textAlignment w:val="baseline"/>
              <w:rPr>
                <w:ins w:id="1164" w:author="Nokia" w:date="2024-05-10T18:46:00Z"/>
                <w:rFonts w:ascii="Arial" w:hAnsi="Arial"/>
                <w:sz w:val="18"/>
                <w:lang w:eastAsia="en-GB"/>
              </w:rPr>
            </w:pPr>
            <w:ins w:id="1165" w:author="Nokia" w:date="2024-05-10T18:46:00Z">
              <w:r w:rsidRPr="00E56099">
                <w:rPr>
                  <w:rFonts w:ascii="Arial" w:hAnsi="Arial"/>
                  <w:sz w:val="18"/>
                  <w:lang w:eastAsia="en-GB"/>
                </w:rPr>
                <w:t>OP.1</w:t>
              </w:r>
            </w:ins>
          </w:p>
        </w:tc>
      </w:tr>
      <w:tr w:rsidR="00CE7303" w:rsidRPr="00E56099" w14:paraId="6372C7B7" w14:textId="77777777" w:rsidTr="005D5552">
        <w:trPr>
          <w:cantSplit/>
          <w:trHeight w:val="187"/>
          <w:jc w:val="center"/>
          <w:ins w:id="1166" w:author="Nokia" w:date="2024-05-10T18:46:00Z"/>
        </w:trPr>
        <w:tc>
          <w:tcPr>
            <w:tcW w:w="2263" w:type="dxa"/>
            <w:tcBorders>
              <w:top w:val="single" w:sz="4" w:space="0" w:color="auto"/>
              <w:left w:val="single" w:sz="4" w:space="0" w:color="auto"/>
              <w:bottom w:val="single" w:sz="4" w:space="0" w:color="auto"/>
              <w:right w:val="single" w:sz="4" w:space="0" w:color="auto"/>
            </w:tcBorders>
          </w:tcPr>
          <w:p w14:paraId="2C36BFFF" w14:textId="77777777" w:rsidR="00CE7303" w:rsidRPr="00E56099" w:rsidRDefault="00CE7303" w:rsidP="005D5552">
            <w:pPr>
              <w:keepNext/>
              <w:keepLines/>
              <w:overflowPunct w:val="0"/>
              <w:autoSpaceDE w:val="0"/>
              <w:autoSpaceDN w:val="0"/>
              <w:adjustRightInd w:val="0"/>
              <w:spacing w:after="0"/>
              <w:textAlignment w:val="baseline"/>
              <w:rPr>
                <w:ins w:id="1167" w:author="Nokia" w:date="2024-05-10T18:46:00Z"/>
                <w:rFonts w:ascii="Arial" w:hAnsi="Arial"/>
                <w:bCs/>
                <w:sz w:val="18"/>
                <w:lang w:eastAsia="en-GB"/>
              </w:rPr>
            </w:pPr>
            <w:ins w:id="1168" w:author="Nokia" w:date="2024-05-10T18:46:00Z">
              <w:r w:rsidRPr="00E56099">
                <w:rPr>
                  <w:rFonts w:ascii="Arial" w:hAnsi="Arial"/>
                  <w:sz w:val="18"/>
                  <w:szCs w:val="18"/>
                  <w:lang w:eastAsia="en-GB"/>
                </w:rPr>
                <w:t>EPRE ratio of PSS to SSS</w:t>
              </w:r>
            </w:ins>
          </w:p>
        </w:tc>
        <w:tc>
          <w:tcPr>
            <w:tcW w:w="1418" w:type="dxa"/>
            <w:vMerge w:val="restart"/>
            <w:tcBorders>
              <w:top w:val="single" w:sz="4" w:space="0" w:color="auto"/>
              <w:left w:val="single" w:sz="4" w:space="0" w:color="auto"/>
              <w:right w:val="single" w:sz="4" w:space="0" w:color="auto"/>
            </w:tcBorders>
          </w:tcPr>
          <w:p w14:paraId="4B7072F3" w14:textId="77777777" w:rsidR="00CE7303" w:rsidRPr="00E56099" w:rsidRDefault="00CE7303" w:rsidP="005D5552">
            <w:pPr>
              <w:keepNext/>
              <w:keepLines/>
              <w:overflowPunct w:val="0"/>
              <w:autoSpaceDE w:val="0"/>
              <w:autoSpaceDN w:val="0"/>
              <w:adjustRightInd w:val="0"/>
              <w:spacing w:after="0"/>
              <w:jc w:val="center"/>
              <w:textAlignment w:val="baseline"/>
              <w:rPr>
                <w:ins w:id="1169" w:author="Nokia" w:date="2024-05-10T18:46:00Z"/>
                <w:rFonts w:ascii="Arial" w:hAnsi="Arial"/>
                <w:sz w:val="18"/>
                <w:lang w:eastAsia="en-GB"/>
              </w:rPr>
            </w:pPr>
            <w:ins w:id="1170" w:author="Nokia" w:date="2024-05-10T18:46:00Z">
              <w:r w:rsidRPr="00E56099">
                <w:rPr>
                  <w:rFonts w:ascii="Arial" w:hAnsi="Arial" w:hint="eastAsia"/>
                  <w:sz w:val="18"/>
                  <w:lang w:eastAsia="en-GB"/>
                </w:rPr>
                <w:t>dB</w:t>
              </w:r>
            </w:ins>
          </w:p>
        </w:tc>
        <w:tc>
          <w:tcPr>
            <w:tcW w:w="1389" w:type="dxa"/>
            <w:vMerge w:val="restart"/>
            <w:tcBorders>
              <w:top w:val="single" w:sz="4" w:space="0" w:color="auto"/>
              <w:left w:val="single" w:sz="4" w:space="0" w:color="auto"/>
              <w:right w:val="single" w:sz="4" w:space="0" w:color="auto"/>
            </w:tcBorders>
          </w:tcPr>
          <w:p w14:paraId="33F6C1E6" w14:textId="77777777" w:rsidR="00CE7303" w:rsidRPr="00E56099" w:rsidRDefault="00CE7303" w:rsidP="005D5552">
            <w:pPr>
              <w:keepNext/>
              <w:keepLines/>
              <w:overflowPunct w:val="0"/>
              <w:autoSpaceDE w:val="0"/>
              <w:autoSpaceDN w:val="0"/>
              <w:adjustRightInd w:val="0"/>
              <w:spacing w:after="0"/>
              <w:jc w:val="center"/>
              <w:textAlignment w:val="baseline"/>
              <w:rPr>
                <w:ins w:id="1171" w:author="Nokia" w:date="2024-05-10T18:46:00Z"/>
                <w:rFonts w:ascii="Arial" w:hAnsi="Arial" w:cs="v4.2.0"/>
                <w:sz w:val="18"/>
                <w:lang w:eastAsia="en-GB"/>
              </w:rPr>
            </w:pPr>
            <w:ins w:id="1172" w:author="Nokia" w:date="2024-05-10T18:46:00Z">
              <w:r w:rsidRPr="00E56099">
                <w:rPr>
                  <w:rFonts w:ascii="Arial" w:hAnsi="Arial" w:cs="v4.2.0" w:hint="eastAsia"/>
                  <w:sz w:val="18"/>
                  <w:lang w:eastAsia="en-GB"/>
                </w:rPr>
                <w:t>1</w:t>
              </w:r>
            </w:ins>
          </w:p>
        </w:tc>
        <w:tc>
          <w:tcPr>
            <w:tcW w:w="1701" w:type="dxa"/>
            <w:gridSpan w:val="2"/>
            <w:vMerge w:val="restart"/>
            <w:tcBorders>
              <w:top w:val="single" w:sz="4" w:space="0" w:color="auto"/>
              <w:left w:val="single" w:sz="4" w:space="0" w:color="auto"/>
              <w:right w:val="single" w:sz="4" w:space="0" w:color="auto"/>
            </w:tcBorders>
          </w:tcPr>
          <w:p w14:paraId="1C79646E" w14:textId="77777777" w:rsidR="00CE7303" w:rsidRPr="00E56099" w:rsidRDefault="00CE7303" w:rsidP="005D5552">
            <w:pPr>
              <w:keepNext/>
              <w:keepLines/>
              <w:overflowPunct w:val="0"/>
              <w:autoSpaceDE w:val="0"/>
              <w:autoSpaceDN w:val="0"/>
              <w:adjustRightInd w:val="0"/>
              <w:spacing w:after="0"/>
              <w:jc w:val="center"/>
              <w:textAlignment w:val="baseline"/>
              <w:rPr>
                <w:ins w:id="1173" w:author="Nokia" w:date="2024-05-10T18:46:00Z"/>
                <w:rFonts w:ascii="Arial" w:hAnsi="Arial"/>
                <w:sz w:val="18"/>
                <w:lang w:eastAsia="en-GB"/>
              </w:rPr>
            </w:pPr>
            <w:ins w:id="1174" w:author="Nokia" w:date="2024-05-10T18:46:00Z">
              <w:r w:rsidRPr="00E56099">
                <w:rPr>
                  <w:rFonts w:ascii="Arial" w:hAnsi="Arial" w:hint="eastAsia"/>
                  <w:sz w:val="18"/>
                  <w:lang w:eastAsia="en-GB"/>
                </w:rPr>
                <w:t>0</w:t>
              </w:r>
            </w:ins>
          </w:p>
        </w:tc>
        <w:tc>
          <w:tcPr>
            <w:tcW w:w="1842" w:type="dxa"/>
            <w:gridSpan w:val="2"/>
            <w:vMerge w:val="restart"/>
            <w:tcBorders>
              <w:top w:val="single" w:sz="4" w:space="0" w:color="auto"/>
              <w:left w:val="single" w:sz="4" w:space="0" w:color="auto"/>
              <w:right w:val="single" w:sz="4" w:space="0" w:color="auto"/>
            </w:tcBorders>
          </w:tcPr>
          <w:p w14:paraId="780E9B8F" w14:textId="77777777" w:rsidR="00CE7303" w:rsidRPr="00E56099" w:rsidRDefault="00CE7303" w:rsidP="005D5552">
            <w:pPr>
              <w:keepNext/>
              <w:keepLines/>
              <w:overflowPunct w:val="0"/>
              <w:autoSpaceDE w:val="0"/>
              <w:autoSpaceDN w:val="0"/>
              <w:adjustRightInd w:val="0"/>
              <w:spacing w:after="0"/>
              <w:jc w:val="center"/>
              <w:textAlignment w:val="baseline"/>
              <w:rPr>
                <w:ins w:id="1175" w:author="Nokia" w:date="2024-05-10T18:46:00Z"/>
                <w:rFonts w:ascii="Arial" w:hAnsi="Arial"/>
                <w:sz w:val="18"/>
                <w:lang w:eastAsia="en-GB"/>
              </w:rPr>
            </w:pPr>
            <w:ins w:id="1176" w:author="Nokia" w:date="2024-05-10T18:46:00Z">
              <w:r w:rsidRPr="00E56099">
                <w:rPr>
                  <w:rFonts w:ascii="Arial" w:hAnsi="Arial" w:hint="eastAsia"/>
                  <w:sz w:val="18"/>
                  <w:lang w:eastAsia="en-GB"/>
                </w:rPr>
                <w:t>0</w:t>
              </w:r>
            </w:ins>
          </w:p>
        </w:tc>
      </w:tr>
      <w:tr w:rsidR="00CE7303" w:rsidRPr="00E56099" w14:paraId="3F6806D6" w14:textId="77777777" w:rsidTr="005D5552">
        <w:trPr>
          <w:cantSplit/>
          <w:trHeight w:val="187"/>
          <w:jc w:val="center"/>
          <w:ins w:id="1177" w:author="Nokia" w:date="2024-05-10T18:46:00Z"/>
        </w:trPr>
        <w:tc>
          <w:tcPr>
            <w:tcW w:w="2263" w:type="dxa"/>
            <w:tcBorders>
              <w:top w:val="single" w:sz="4" w:space="0" w:color="auto"/>
              <w:left w:val="single" w:sz="4" w:space="0" w:color="auto"/>
              <w:bottom w:val="single" w:sz="4" w:space="0" w:color="auto"/>
              <w:right w:val="single" w:sz="4" w:space="0" w:color="auto"/>
            </w:tcBorders>
          </w:tcPr>
          <w:p w14:paraId="4564A09B" w14:textId="77777777" w:rsidR="00CE7303" w:rsidRPr="00E56099" w:rsidRDefault="00CE7303" w:rsidP="005D5552">
            <w:pPr>
              <w:keepNext/>
              <w:keepLines/>
              <w:overflowPunct w:val="0"/>
              <w:autoSpaceDE w:val="0"/>
              <w:autoSpaceDN w:val="0"/>
              <w:adjustRightInd w:val="0"/>
              <w:spacing w:after="0"/>
              <w:textAlignment w:val="baseline"/>
              <w:rPr>
                <w:ins w:id="1178" w:author="Nokia" w:date="2024-05-10T18:46:00Z"/>
                <w:rFonts w:ascii="Arial" w:hAnsi="Arial"/>
                <w:bCs/>
                <w:sz w:val="18"/>
                <w:lang w:eastAsia="en-GB"/>
              </w:rPr>
            </w:pPr>
            <w:ins w:id="1179" w:author="Nokia" w:date="2024-05-10T18:46:00Z">
              <w:r w:rsidRPr="00E56099">
                <w:rPr>
                  <w:rFonts w:ascii="Arial" w:hAnsi="Arial"/>
                  <w:sz w:val="18"/>
                  <w:szCs w:val="18"/>
                  <w:lang w:eastAsia="en-GB"/>
                </w:rPr>
                <w:t>EPRE ratio of PBCH DMRS to SSS</w:t>
              </w:r>
            </w:ins>
          </w:p>
        </w:tc>
        <w:tc>
          <w:tcPr>
            <w:tcW w:w="1418" w:type="dxa"/>
            <w:vMerge/>
            <w:tcBorders>
              <w:left w:val="single" w:sz="4" w:space="0" w:color="auto"/>
              <w:right w:val="single" w:sz="4" w:space="0" w:color="auto"/>
            </w:tcBorders>
          </w:tcPr>
          <w:p w14:paraId="40722E14" w14:textId="77777777" w:rsidR="00CE7303" w:rsidRPr="00E56099" w:rsidRDefault="00CE7303" w:rsidP="005D5552">
            <w:pPr>
              <w:keepNext/>
              <w:keepLines/>
              <w:overflowPunct w:val="0"/>
              <w:autoSpaceDE w:val="0"/>
              <w:autoSpaceDN w:val="0"/>
              <w:adjustRightInd w:val="0"/>
              <w:spacing w:after="0"/>
              <w:jc w:val="center"/>
              <w:textAlignment w:val="baseline"/>
              <w:rPr>
                <w:ins w:id="1180" w:author="Nokia" w:date="2024-05-10T18:46:00Z"/>
                <w:rFonts w:ascii="Arial" w:hAnsi="Arial"/>
                <w:sz w:val="18"/>
                <w:lang w:eastAsia="en-GB"/>
              </w:rPr>
            </w:pPr>
          </w:p>
        </w:tc>
        <w:tc>
          <w:tcPr>
            <w:tcW w:w="1389" w:type="dxa"/>
            <w:vMerge/>
            <w:tcBorders>
              <w:left w:val="single" w:sz="4" w:space="0" w:color="auto"/>
              <w:right w:val="single" w:sz="4" w:space="0" w:color="auto"/>
            </w:tcBorders>
          </w:tcPr>
          <w:p w14:paraId="775E91F3" w14:textId="77777777" w:rsidR="00CE7303" w:rsidRPr="00E56099" w:rsidRDefault="00CE7303" w:rsidP="005D5552">
            <w:pPr>
              <w:keepNext/>
              <w:keepLines/>
              <w:overflowPunct w:val="0"/>
              <w:autoSpaceDE w:val="0"/>
              <w:autoSpaceDN w:val="0"/>
              <w:adjustRightInd w:val="0"/>
              <w:spacing w:after="0"/>
              <w:jc w:val="center"/>
              <w:textAlignment w:val="baseline"/>
              <w:rPr>
                <w:ins w:id="1181"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02120B92" w14:textId="77777777" w:rsidR="00CE7303" w:rsidRPr="00E56099" w:rsidRDefault="00CE7303" w:rsidP="005D5552">
            <w:pPr>
              <w:keepNext/>
              <w:keepLines/>
              <w:overflowPunct w:val="0"/>
              <w:autoSpaceDE w:val="0"/>
              <w:autoSpaceDN w:val="0"/>
              <w:adjustRightInd w:val="0"/>
              <w:spacing w:after="0"/>
              <w:jc w:val="center"/>
              <w:textAlignment w:val="baseline"/>
              <w:rPr>
                <w:ins w:id="1182"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09528FEC" w14:textId="77777777" w:rsidR="00CE7303" w:rsidRPr="00E56099" w:rsidRDefault="00CE7303" w:rsidP="005D5552">
            <w:pPr>
              <w:keepNext/>
              <w:keepLines/>
              <w:overflowPunct w:val="0"/>
              <w:autoSpaceDE w:val="0"/>
              <w:autoSpaceDN w:val="0"/>
              <w:adjustRightInd w:val="0"/>
              <w:spacing w:after="0"/>
              <w:jc w:val="center"/>
              <w:textAlignment w:val="baseline"/>
              <w:rPr>
                <w:ins w:id="1183" w:author="Nokia" w:date="2024-05-10T18:46:00Z"/>
                <w:rFonts w:ascii="Arial" w:hAnsi="Arial"/>
                <w:sz w:val="18"/>
                <w:lang w:eastAsia="en-GB"/>
              </w:rPr>
            </w:pPr>
          </w:p>
        </w:tc>
      </w:tr>
      <w:tr w:rsidR="00CE7303" w:rsidRPr="00E56099" w14:paraId="736799F2" w14:textId="77777777" w:rsidTr="005D5552">
        <w:trPr>
          <w:cantSplit/>
          <w:trHeight w:val="187"/>
          <w:jc w:val="center"/>
          <w:ins w:id="1184" w:author="Nokia" w:date="2024-05-10T18:46:00Z"/>
        </w:trPr>
        <w:tc>
          <w:tcPr>
            <w:tcW w:w="2263" w:type="dxa"/>
            <w:tcBorders>
              <w:top w:val="single" w:sz="4" w:space="0" w:color="auto"/>
              <w:left w:val="single" w:sz="4" w:space="0" w:color="auto"/>
              <w:bottom w:val="single" w:sz="4" w:space="0" w:color="auto"/>
              <w:right w:val="single" w:sz="4" w:space="0" w:color="auto"/>
            </w:tcBorders>
          </w:tcPr>
          <w:p w14:paraId="14DB0FC2" w14:textId="77777777" w:rsidR="00CE7303" w:rsidRPr="00E56099" w:rsidRDefault="00CE7303" w:rsidP="005D5552">
            <w:pPr>
              <w:keepNext/>
              <w:keepLines/>
              <w:overflowPunct w:val="0"/>
              <w:autoSpaceDE w:val="0"/>
              <w:autoSpaceDN w:val="0"/>
              <w:adjustRightInd w:val="0"/>
              <w:spacing w:after="0"/>
              <w:textAlignment w:val="baseline"/>
              <w:rPr>
                <w:ins w:id="1185" w:author="Nokia" w:date="2024-05-10T18:46:00Z"/>
                <w:rFonts w:ascii="Arial" w:hAnsi="Arial"/>
                <w:bCs/>
                <w:sz w:val="18"/>
                <w:lang w:eastAsia="en-GB"/>
              </w:rPr>
            </w:pPr>
            <w:ins w:id="1186" w:author="Nokia" w:date="2024-05-10T18:46:00Z">
              <w:r w:rsidRPr="00E56099">
                <w:rPr>
                  <w:rFonts w:ascii="Arial" w:hAnsi="Arial"/>
                  <w:sz w:val="18"/>
                  <w:szCs w:val="18"/>
                  <w:lang w:eastAsia="en-GB"/>
                </w:rPr>
                <w:t>EPRE ratio of PBCH to PBCH DMRS</w:t>
              </w:r>
            </w:ins>
          </w:p>
        </w:tc>
        <w:tc>
          <w:tcPr>
            <w:tcW w:w="1418" w:type="dxa"/>
            <w:vMerge/>
            <w:tcBorders>
              <w:left w:val="single" w:sz="4" w:space="0" w:color="auto"/>
              <w:right w:val="single" w:sz="4" w:space="0" w:color="auto"/>
            </w:tcBorders>
          </w:tcPr>
          <w:p w14:paraId="32F84FBB" w14:textId="77777777" w:rsidR="00CE7303" w:rsidRPr="00E56099" w:rsidRDefault="00CE7303" w:rsidP="005D5552">
            <w:pPr>
              <w:keepNext/>
              <w:keepLines/>
              <w:overflowPunct w:val="0"/>
              <w:autoSpaceDE w:val="0"/>
              <w:autoSpaceDN w:val="0"/>
              <w:adjustRightInd w:val="0"/>
              <w:spacing w:after="0"/>
              <w:jc w:val="center"/>
              <w:textAlignment w:val="baseline"/>
              <w:rPr>
                <w:ins w:id="1187" w:author="Nokia" w:date="2024-05-10T18:46:00Z"/>
                <w:rFonts w:ascii="Arial" w:hAnsi="Arial"/>
                <w:sz w:val="18"/>
                <w:lang w:eastAsia="en-GB"/>
              </w:rPr>
            </w:pPr>
          </w:p>
        </w:tc>
        <w:tc>
          <w:tcPr>
            <w:tcW w:w="1389" w:type="dxa"/>
            <w:vMerge/>
            <w:tcBorders>
              <w:left w:val="single" w:sz="4" w:space="0" w:color="auto"/>
              <w:right w:val="single" w:sz="4" w:space="0" w:color="auto"/>
            </w:tcBorders>
          </w:tcPr>
          <w:p w14:paraId="7B1792FE" w14:textId="77777777" w:rsidR="00CE7303" w:rsidRPr="00E56099" w:rsidRDefault="00CE7303" w:rsidP="005D5552">
            <w:pPr>
              <w:keepNext/>
              <w:keepLines/>
              <w:overflowPunct w:val="0"/>
              <w:autoSpaceDE w:val="0"/>
              <w:autoSpaceDN w:val="0"/>
              <w:adjustRightInd w:val="0"/>
              <w:spacing w:after="0"/>
              <w:jc w:val="center"/>
              <w:textAlignment w:val="baseline"/>
              <w:rPr>
                <w:ins w:id="1188"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526F2736" w14:textId="77777777" w:rsidR="00CE7303" w:rsidRPr="00E56099" w:rsidRDefault="00CE7303" w:rsidP="005D5552">
            <w:pPr>
              <w:keepNext/>
              <w:keepLines/>
              <w:overflowPunct w:val="0"/>
              <w:autoSpaceDE w:val="0"/>
              <w:autoSpaceDN w:val="0"/>
              <w:adjustRightInd w:val="0"/>
              <w:spacing w:after="0"/>
              <w:jc w:val="center"/>
              <w:textAlignment w:val="baseline"/>
              <w:rPr>
                <w:ins w:id="1189"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0D403616" w14:textId="77777777" w:rsidR="00CE7303" w:rsidRPr="00E56099" w:rsidRDefault="00CE7303" w:rsidP="005D5552">
            <w:pPr>
              <w:keepNext/>
              <w:keepLines/>
              <w:overflowPunct w:val="0"/>
              <w:autoSpaceDE w:val="0"/>
              <w:autoSpaceDN w:val="0"/>
              <w:adjustRightInd w:val="0"/>
              <w:spacing w:after="0"/>
              <w:jc w:val="center"/>
              <w:textAlignment w:val="baseline"/>
              <w:rPr>
                <w:ins w:id="1190" w:author="Nokia" w:date="2024-05-10T18:46:00Z"/>
                <w:rFonts w:ascii="Arial" w:hAnsi="Arial"/>
                <w:sz w:val="18"/>
                <w:lang w:eastAsia="en-GB"/>
              </w:rPr>
            </w:pPr>
          </w:p>
        </w:tc>
      </w:tr>
      <w:tr w:rsidR="00CE7303" w:rsidRPr="00E56099" w14:paraId="7E0C7912" w14:textId="77777777" w:rsidTr="005D5552">
        <w:trPr>
          <w:cantSplit/>
          <w:trHeight w:val="187"/>
          <w:jc w:val="center"/>
          <w:ins w:id="1191" w:author="Nokia" w:date="2024-05-10T18:46:00Z"/>
        </w:trPr>
        <w:tc>
          <w:tcPr>
            <w:tcW w:w="2263" w:type="dxa"/>
            <w:tcBorders>
              <w:top w:val="single" w:sz="4" w:space="0" w:color="auto"/>
              <w:left w:val="single" w:sz="4" w:space="0" w:color="auto"/>
              <w:bottom w:val="single" w:sz="4" w:space="0" w:color="auto"/>
              <w:right w:val="single" w:sz="4" w:space="0" w:color="auto"/>
            </w:tcBorders>
          </w:tcPr>
          <w:p w14:paraId="6889BC57" w14:textId="77777777" w:rsidR="00CE7303" w:rsidRPr="00E56099" w:rsidRDefault="00CE7303" w:rsidP="005D5552">
            <w:pPr>
              <w:keepNext/>
              <w:keepLines/>
              <w:overflowPunct w:val="0"/>
              <w:autoSpaceDE w:val="0"/>
              <w:autoSpaceDN w:val="0"/>
              <w:adjustRightInd w:val="0"/>
              <w:spacing w:after="0"/>
              <w:textAlignment w:val="baseline"/>
              <w:rPr>
                <w:ins w:id="1192" w:author="Nokia" w:date="2024-05-10T18:46:00Z"/>
                <w:rFonts w:ascii="Arial" w:hAnsi="Arial"/>
                <w:bCs/>
                <w:sz w:val="18"/>
                <w:lang w:eastAsia="en-GB"/>
              </w:rPr>
            </w:pPr>
            <w:ins w:id="1193" w:author="Nokia" w:date="2024-05-10T18:46:00Z">
              <w:r w:rsidRPr="00E56099">
                <w:rPr>
                  <w:rFonts w:ascii="Arial" w:hAnsi="Arial"/>
                  <w:sz w:val="18"/>
                  <w:szCs w:val="18"/>
                  <w:lang w:eastAsia="en-GB"/>
                </w:rPr>
                <w:t>EPRE ratio of PDCCH DMRS to SSS</w:t>
              </w:r>
            </w:ins>
          </w:p>
        </w:tc>
        <w:tc>
          <w:tcPr>
            <w:tcW w:w="1418" w:type="dxa"/>
            <w:vMerge/>
            <w:tcBorders>
              <w:left w:val="single" w:sz="4" w:space="0" w:color="auto"/>
              <w:right w:val="single" w:sz="4" w:space="0" w:color="auto"/>
            </w:tcBorders>
          </w:tcPr>
          <w:p w14:paraId="070B574F" w14:textId="77777777" w:rsidR="00CE7303" w:rsidRPr="00E56099" w:rsidRDefault="00CE7303" w:rsidP="005D5552">
            <w:pPr>
              <w:keepNext/>
              <w:keepLines/>
              <w:overflowPunct w:val="0"/>
              <w:autoSpaceDE w:val="0"/>
              <w:autoSpaceDN w:val="0"/>
              <w:adjustRightInd w:val="0"/>
              <w:spacing w:after="0"/>
              <w:jc w:val="center"/>
              <w:textAlignment w:val="baseline"/>
              <w:rPr>
                <w:ins w:id="1194" w:author="Nokia" w:date="2024-05-10T18:46:00Z"/>
                <w:rFonts w:ascii="Arial" w:hAnsi="Arial"/>
                <w:sz w:val="18"/>
                <w:lang w:eastAsia="en-GB"/>
              </w:rPr>
            </w:pPr>
          </w:p>
        </w:tc>
        <w:tc>
          <w:tcPr>
            <w:tcW w:w="1389" w:type="dxa"/>
            <w:vMerge/>
            <w:tcBorders>
              <w:left w:val="single" w:sz="4" w:space="0" w:color="auto"/>
              <w:right w:val="single" w:sz="4" w:space="0" w:color="auto"/>
            </w:tcBorders>
          </w:tcPr>
          <w:p w14:paraId="59213549" w14:textId="77777777" w:rsidR="00CE7303" w:rsidRPr="00E56099" w:rsidRDefault="00CE7303" w:rsidP="005D5552">
            <w:pPr>
              <w:keepNext/>
              <w:keepLines/>
              <w:overflowPunct w:val="0"/>
              <w:autoSpaceDE w:val="0"/>
              <w:autoSpaceDN w:val="0"/>
              <w:adjustRightInd w:val="0"/>
              <w:spacing w:after="0"/>
              <w:jc w:val="center"/>
              <w:textAlignment w:val="baseline"/>
              <w:rPr>
                <w:ins w:id="1195"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6A060536" w14:textId="77777777" w:rsidR="00CE7303" w:rsidRPr="00E56099" w:rsidRDefault="00CE7303" w:rsidP="005D5552">
            <w:pPr>
              <w:keepNext/>
              <w:keepLines/>
              <w:overflowPunct w:val="0"/>
              <w:autoSpaceDE w:val="0"/>
              <w:autoSpaceDN w:val="0"/>
              <w:adjustRightInd w:val="0"/>
              <w:spacing w:after="0"/>
              <w:jc w:val="center"/>
              <w:textAlignment w:val="baseline"/>
              <w:rPr>
                <w:ins w:id="1196"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0402E4B4" w14:textId="77777777" w:rsidR="00CE7303" w:rsidRPr="00E56099" w:rsidRDefault="00CE7303" w:rsidP="005D5552">
            <w:pPr>
              <w:keepNext/>
              <w:keepLines/>
              <w:overflowPunct w:val="0"/>
              <w:autoSpaceDE w:val="0"/>
              <w:autoSpaceDN w:val="0"/>
              <w:adjustRightInd w:val="0"/>
              <w:spacing w:after="0"/>
              <w:jc w:val="center"/>
              <w:textAlignment w:val="baseline"/>
              <w:rPr>
                <w:ins w:id="1197" w:author="Nokia" w:date="2024-05-10T18:46:00Z"/>
                <w:rFonts w:ascii="Arial" w:hAnsi="Arial"/>
                <w:sz w:val="18"/>
                <w:lang w:eastAsia="en-GB"/>
              </w:rPr>
            </w:pPr>
          </w:p>
        </w:tc>
      </w:tr>
      <w:tr w:rsidR="00CE7303" w:rsidRPr="00E56099" w14:paraId="0BE99C9A" w14:textId="77777777" w:rsidTr="005D5552">
        <w:trPr>
          <w:cantSplit/>
          <w:trHeight w:val="187"/>
          <w:jc w:val="center"/>
          <w:ins w:id="1198" w:author="Nokia" w:date="2024-05-10T18:46:00Z"/>
        </w:trPr>
        <w:tc>
          <w:tcPr>
            <w:tcW w:w="2263" w:type="dxa"/>
            <w:tcBorders>
              <w:top w:val="single" w:sz="4" w:space="0" w:color="auto"/>
              <w:left w:val="single" w:sz="4" w:space="0" w:color="auto"/>
              <w:bottom w:val="single" w:sz="4" w:space="0" w:color="auto"/>
              <w:right w:val="single" w:sz="4" w:space="0" w:color="auto"/>
            </w:tcBorders>
          </w:tcPr>
          <w:p w14:paraId="3F8DA3C5" w14:textId="77777777" w:rsidR="00CE7303" w:rsidRPr="00E56099" w:rsidRDefault="00CE7303" w:rsidP="005D5552">
            <w:pPr>
              <w:keepNext/>
              <w:keepLines/>
              <w:overflowPunct w:val="0"/>
              <w:autoSpaceDE w:val="0"/>
              <w:autoSpaceDN w:val="0"/>
              <w:adjustRightInd w:val="0"/>
              <w:spacing w:after="0"/>
              <w:textAlignment w:val="baseline"/>
              <w:rPr>
                <w:ins w:id="1199" w:author="Nokia" w:date="2024-05-10T18:46:00Z"/>
                <w:rFonts w:ascii="Arial" w:hAnsi="Arial"/>
                <w:bCs/>
                <w:sz w:val="18"/>
                <w:lang w:eastAsia="en-GB"/>
              </w:rPr>
            </w:pPr>
            <w:ins w:id="1200" w:author="Nokia" w:date="2024-05-10T18:46:00Z">
              <w:r w:rsidRPr="00E56099">
                <w:rPr>
                  <w:rFonts w:ascii="Arial" w:hAnsi="Arial"/>
                  <w:sz w:val="18"/>
                  <w:szCs w:val="18"/>
                  <w:lang w:eastAsia="en-GB"/>
                </w:rPr>
                <w:t>EPRE ratio of PDCCH to PDCCH DMRS</w:t>
              </w:r>
            </w:ins>
          </w:p>
        </w:tc>
        <w:tc>
          <w:tcPr>
            <w:tcW w:w="1418" w:type="dxa"/>
            <w:vMerge/>
            <w:tcBorders>
              <w:left w:val="single" w:sz="4" w:space="0" w:color="auto"/>
              <w:right w:val="single" w:sz="4" w:space="0" w:color="auto"/>
            </w:tcBorders>
          </w:tcPr>
          <w:p w14:paraId="37D09CB3" w14:textId="77777777" w:rsidR="00CE7303" w:rsidRPr="00E56099" w:rsidRDefault="00CE7303" w:rsidP="005D5552">
            <w:pPr>
              <w:keepNext/>
              <w:keepLines/>
              <w:overflowPunct w:val="0"/>
              <w:autoSpaceDE w:val="0"/>
              <w:autoSpaceDN w:val="0"/>
              <w:adjustRightInd w:val="0"/>
              <w:spacing w:after="0"/>
              <w:jc w:val="center"/>
              <w:textAlignment w:val="baseline"/>
              <w:rPr>
                <w:ins w:id="1201" w:author="Nokia" w:date="2024-05-10T18:46:00Z"/>
                <w:rFonts w:ascii="Arial" w:hAnsi="Arial"/>
                <w:sz w:val="18"/>
                <w:lang w:eastAsia="en-GB"/>
              </w:rPr>
            </w:pPr>
          </w:p>
        </w:tc>
        <w:tc>
          <w:tcPr>
            <w:tcW w:w="1389" w:type="dxa"/>
            <w:vMerge/>
            <w:tcBorders>
              <w:left w:val="single" w:sz="4" w:space="0" w:color="auto"/>
              <w:right w:val="single" w:sz="4" w:space="0" w:color="auto"/>
            </w:tcBorders>
          </w:tcPr>
          <w:p w14:paraId="59185A97" w14:textId="77777777" w:rsidR="00CE7303" w:rsidRPr="00E56099" w:rsidRDefault="00CE7303" w:rsidP="005D5552">
            <w:pPr>
              <w:keepNext/>
              <w:keepLines/>
              <w:overflowPunct w:val="0"/>
              <w:autoSpaceDE w:val="0"/>
              <w:autoSpaceDN w:val="0"/>
              <w:adjustRightInd w:val="0"/>
              <w:spacing w:after="0"/>
              <w:jc w:val="center"/>
              <w:textAlignment w:val="baseline"/>
              <w:rPr>
                <w:ins w:id="1202"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16582B59" w14:textId="77777777" w:rsidR="00CE7303" w:rsidRPr="00E56099" w:rsidRDefault="00CE7303" w:rsidP="005D5552">
            <w:pPr>
              <w:keepNext/>
              <w:keepLines/>
              <w:overflowPunct w:val="0"/>
              <w:autoSpaceDE w:val="0"/>
              <w:autoSpaceDN w:val="0"/>
              <w:adjustRightInd w:val="0"/>
              <w:spacing w:after="0"/>
              <w:jc w:val="center"/>
              <w:textAlignment w:val="baseline"/>
              <w:rPr>
                <w:ins w:id="1203"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4F83BCAA" w14:textId="77777777" w:rsidR="00CE7303" w:rsidRPr="00E56099" w:rsidRDefault="00CE7303" w:rsidP="005D5552">
            <w:pPr>
              <w:keepNext/>
              <w:keepLines/>
              <w:overflowPunct w:val="0"/>
              <w:autoSpaceDE w:val="0"/>
              <w:autoSpaceDN w:val="0"/>
              <w:adjustRightInd w:val="0"/>
              <w:spacing w:after="0"/>
              <w:jc w:val="center"/>
              <w:textAlignment w:val="baseline"/>
              <w:rPr>
                <w:ins w:id="1204" w:author="Nokia" w:date="2024-05-10T18:46:00Z"/>
                <w:rFonts w:ascii="Arial" w:hAnsi="Arial"/>
                <w:sz w:val="18"/>
                <w:lang w:eastAsia="en-GB"/>
              </w:rPr>
            </w:pPr>
          </w:p>
        </w:tc>
      </w:tr>
      <w:tr w:rsidR="00CE7303" w:rsidRPr="00E56099" w14:paraId="44B6CF2E" w14:textId="77777777" w:rsidTr="005D5552">
        <w:trPr>
          <w:cantSplit/>
          <w:trHeight w:val="187"/>
          <w:jc w:val="center"/>
          <w:ins w:id="1205" w:author="Nokia" w:date="2024-05-10T18:46:00Z"/>
        </w:trPr>
        <w:tc>
          <w:tcPr>
            <w:tcW w:w="2263" w:type="dxa"/>
            <w:tcBorders>
              <w:top w:val="single" w:sz="4" w:space="0" w:color="auto"/>
              <w:left w:val="single" w:sz="4" w:space="0" w:color="auto"/>
              <w:bottom w:val="single" w:sz="4" w:space="0" w:color="auto"/>
              <w:right w:val="single" w:sz="4" w:space="0" w:color="auto"/>
            </w:tcBorders>
          </w:tcPr>
          <w:p w14:paraId="1C29876E" w14:textId="77777777" w:rsidR="00CE7303" w:rsidRPr="00E56099" w:rsidRDefault="00CE7303" w:rsidP="005D5552">
            <w:pPr>
              <w:keepNext/>
              <w:keepLines/>
              <w:overflowPunct w:val="0"/>
              <w:autoSpaceDE w:val="0"/>
              <w:autoSpaceDN w:val="0"/>
              <w:adjustRightInd w:val="0"/>
              <w:spacing w:after="0"/>
              <w:textAlignment w:val="baseline"/>
              <w:rPr>
                <w:ins w:id="1206" w:author="Nokia" w:date="2024-05-10T18:46:00Z"/>
                <w:rFonts w:ascii="Arial" w:hAnsi="Arial"/>
                <w:bCs/>
                <w:sz w:val="18"/>
                <w:lang w:eastAsia="en-GB"/>
              </w:rPr>
            </w:pPr>
            <w:ins w:id="1207" w:author="Nokia" w:date="2024-05-10T18:46:00Z">
              <w:r w:rsidRPr="00E56099">
                <w:rPr>
                  <w:rFonts w:ascii="Arial" w:hAnsi="Arial"/>
                  <w:sz w:val="18"/>
                  <w:szCs w:val="18"/>
                  <w:lang w:eastAsia="en-GB"/>
                </w:rPr>
                <w:t>EPRE ratio of PDSCH DMRS to SSS</w:t>
              </w:r>
            </w:ins>
          </w:p>
        </w:tc>
        <w:tc>
          <w:tcPr>
            <w:tcW w:w="1418" w:type="dxa"/>
            <w:vMerge/>
            <w:tcBorders>
              <w:left w:val="single" w:sz="4" w:space="0" w:color="auto"/>
              <w:right w:val="single" w:sz="4" w:space="0" w:color="auto"/>
            </w:tcBorders>
          </w:tcPr>
          <w:p w14:paraId="003D4561" w14:textId="77777777" w:rsidR="00CE7303" w:rsidRPr="00E56099" w:rsidRDefault="00CE7303" w:rsidP="005D5552">
            <w:pPr>
              <w:keepNext/>
              <w:keepLines/>
              <w:overflowPunct w:val="0"/>
              <w:autoSpaceDE w:val="0"/>
              <w:autoSpaceDN w:val="0"/>
              <w:adjustRightInd w:val="0"/>
              <w:spacing w:after="0"/>
              <w:jc w:val="center"/>
              <w:textAlignment w:val="baseline"/>
              <w:rPr>
                <w:ins w:id="1208" w:author="Nokia" w:date="2024-05-10T18:46:00Z"/>
                <w:rFonts w:ascii="Arial" w:hAnsi="Arial"/>
                <w:sz w:val="18"/>
                <w:lang w:eastAsia="en-GB"/>
              </w:rPr>
            </w:pPr>
          </w:p>
        </w:tc>
        <w:tc>
          <w:tcPr>
            <w:tcW w:w="1389" w:type="dxa"/>
            <w:vMerge/>
            <w:tcBorders>
              <w:left w:val="single" w:sz="4" w:space="0" w:color="auto"/>
              <w:right w:val="single" w:sz="4" w:space="0" w:color="auto"/>
            </w:tcBorders>
          </w:tcPr>
          <w:p w14:paraId="499B597A" w14:textId="77777777" w:rsidR="00CE7303" w:rsidRPr="00E56099" w:rsidRDefault="00CE7303" w:rsidP="005D5552">
            <w:pPr>
              <w:keepNext/>
              <w:keepLines/>
              <w:overflowPunct w:val="0"/>
              <w:autoSpaceDE w:val="0"/>
              <w:autoSpaceDN w:val="0"/>
              <w:adjustRightInd w:val="0"/>
              <w:spacing w:after="0"/>
              <w:jc w:val="center"/>
              <w:textAlignment w:val="baseline"/>
              <w:rPr>
                <w:ins w:id="1209"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67C482D9" w14:textId="77777777" w:rsidR="00CE7303" w:rsidRPr="00E56099" w:rsidRDefault="00CE7303" w:rsidP="005D5552">
            <w:pPr>
              <w:keepNext/>
              <w:keepLines/>
              <w:overflowPunct w:val="0"/>
              <w:autoSpaceDE w:val="0"/>
              <w:autoSpaceDN w:val="0"/>
              <w:adjustRightInd w:val="0"/>
              <w:spacing w:after="0"/>
              <w:jc w:val="center"/>
              <w:textAlignment w:val="baseline"/>
              <w:rPr>
                <w:ins w:id="1210"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78DCABC6" w14:textId="77777777" w:rsidR="00CE7303" w:rsidRPr="00E56099" w:rsidRDefault="00CE7303" w:rsidP="005D5552">
            <w:pPr>
              <w:keepNext/>
              <w:keepLines/>
              <w:overflowPunct w:val="0"/>
              <w:autoSpaceDE w:val="0"/>
              <w:autoSpaceDN w:val="0"/>
              <w:adjustRightInd w:val="0"/>
              <w:spacing w:after="0"/>
              <w:jc w:val="center"/>
              <w:textAlignment w:val="baseline"/>
              <w:rPr>
                <w:ins w:id="1211" w:author="Nokia" w:date="2024-05-10T18:46:00Z"/>
                <w:rFonts w:ascii="Arial" w:hAnsi="Arial"/>
                <w:sz w:val="18"/>
                <w:lang w:eastAsia="en-GB"/>
              </w:rPr>
            </w:pPr>
          </w:p>
        </w:tc>
      </w:tr>
      <w:tr w:rsidR="00CE7303" w:rsidRPr="00E56099" w14:paraId="462949D0" w14:textId="77777777" w:rsidTr="005D5552">
        <w:trPr>
          <w:cantSplit/>
          <w:trHeight w:val="187"/>
          <w:jc w:val="center"/>
          <w:ins w:id="1212" w:author="Nokia" w:date="2024-05-10T18:46:00Z"/>
        </w:trPr>
        <w:tc>
          <w:tcPr>
            <w:tcW w:w="2263" w:type="dxa"/>
            <w:tcBorders>
              <w:top w:val="single" w:sz="4" w:space="0" w:color="auto"/>
              <w:left w:val="single" w:sz="4" w:space="0" w:color="auto"/>
              <w:bottom w:val="single" w:sz="4" w:space="0" w:color="auto"/>
              <w:right w:val="single" w:sz="4" w:space="0" w:color="auto"/>
            </w:tcBorders>
          </w:tcPr>
          <w:p w14:paraId="3436E21E" w14:textId="77777777" w:rsidR="00CE7303" w:rsidRPr="00E56099" w:rsidRDefault="00CE7303" w:rsidP="005D5552">
            <w:pPr>
              <w:keepNext/>
              <w:keepLines/>
              <w:overflowPunct w:val="0"/>
              <w:autoSpaceDE w:val="0"/>
              <w:autoSpaceDN w:val="0"/>
              <w:adjustRightInd w:val="0"/>
              <w:spacing w:after="0"/>
              <w:textAlignment w:val="baseline"/>
              <w:rPr>
                <w:ins w:id="1213" w:author="Nokia" w:date="2024-05-10T18:46:00Z"/>
                <w:rFonts w:ascii="Arial" w:hAnsi="Arial"/>
                <w:bCs/>
                <w:sz w:val="18"/>
                <w:lang w:eastAsia="en-GB"/>
              </w:rPr>
            </w:pPr>
            <w:ins w:id="1214" w:author="Nokia" w:date="2024-05-10T18:46:00Z">
              <w:r w:rsidRPr="00E56099">
                <w:rPr>
                  <w:rFonts w:ascii="Arial" w:hAnsi="Arial"/>
                  <w:sz w:val="18"/>
                  <w:szCs w:val="18"/>
                  <w:lang w:eastAsia="en-GB"/>
                </w:rPr>
                <w:t>EPRE ratio of PDSCH to PDSCH DMRS</w:t>
              </w:r>
            </w:ins>
          </w:p>
        </w:tc>
        <w:tc>
          <w:tcPr>
            <w:tcW w:w="1418" w:type="dxa"/>
            <w:vMerge/>
            <w:tcBorders>
              <w:left w:val="single" w:sz="4" w:space="0" w:color="auto"/>
              <w:right w:val="single" w:sz="4" w:space="0" w:color="auto"/>
            </w:tcBorders>
          </w:tcPr>
          <w:p w14:paraId="388D5A89" w14:textId="77777777" w:rsidR="00CE7303" w:rsidRPr="00E56099" w:rsidRDefault="00CE7303" w:rsidP="005D5552">
            <w:pPr>
              <w:keepNext/>
              <w:keepLines/>
              <w:overflowPunct w:val="0"/>
              <w:autoSpaceDE w:val="0"/>
              <w:autoSpaceDN w:val="0"/>
              <w:adjustRightInd w:val="0"/>
              <w:spacing w:after="0"/>
              <w:jc w:val="center"/>
              <w:textAlignment w:val="baseline"/>
              <w:rPr>
                <w:ins w:id="1215" w:author="Nokia" w:date="2024-05-10T18:46:00Z"/>
                <w:rFonts w:ascii="Arial" w:hAnsi="Arial"/>
                <w:sz w:val="18"/>
                <w:lang w:eastAsia="en-GB"/>
              </w:rPr>
            </w:pPr>
          </w:p>
        </w:tc>
        <w:tc>
          <w:tcPr>
            <w:tcW w:w="1389" w:type="dxa"/>
            <w:vMerge/>
            <w:tcBorders>
              <w:left w:val="single" w:sz="4" w:space="0" w:color="auto"/>
              <w:right w:val="single" w:sz="4" w:space="0" w:color="auto"/>
            </w:tcBorders>
          </w:tcPr>
          <w:p w14:paraId="21D7181B" w14:textId="77777777" w:rsidR="00CE7303" w:rsidRPr="00E56099" w:rsidRDefault="00CE7303" w:rsidP="005D5552">
            <w:pPr>
              <w:keepNext/>
              <w:keepLines/>
              <w:overflowPunct w:val="0"/>
              <w:autoSpaceDE w:val="0"/>
              <w:autoSpaceDN w:val="0"/>
              <w:adjustRightInd w:val="0"/>
              <w:spacing w:after="0"/>
              <w:jc w:val="center"/>
              <w:textAlignment w:val="baseline"/>
              <w:rPr>
                <w:ins w:id="1216"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53C49195" w14:textId="77777777" w:rsidR="00CE7303" w:rsidRPr="00E56099" w:rsidRDefault="00CE7303" w:rsidP="005D5552">
            <w:pPr>
              <w:keepNext/>
              <w:keepLines/>
              <w:overflowPunct w:val="0"/>
              <w:autoSpaceDE w:val="0"/>
              <w:autoSpaceDN w:val="0"/>
              <w:adjustRightInd w:val="0"/>
              <w:spacing w:after="0"/>
              <w:jc w:val="center"/>
              <w:textAlignment w:val="baseline"/>
              <w:rPr>
                <w:ins w:id="1217"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3711EFCD" w14:textId="77777777" w:rsidR="00CE7303" w:rsidRPr="00E56099" w:rsidRDefault="00CE7303" w:rsidP="005D5552">
            <w:pPr>
              <w:keepNext/>
              <w:keepLines/>
              <w:overflowPunct w:val="0"/>
              <w:autoSpaceDE w:val="0"/>
              <w:autoSpaceDN w:val="0"/>
              <w:adjustRightInd w:val="0"/>
              <w:spacing w:after="0"/>
              <w:jc w:val="center"/>
              <w:textAlignment w:val="baseline"/>
              <w:rPr>
                <w:ins w:id="1218" w:author="Nokia" w:date="2024-05-10T18:46:00Z"/>
                <w:rFonts w:ascii="Arial" w:hAnsi="Arial"/>
                <w:sz w:val="18"/>
                <w:lang w:eastAsia="en-GB"/>
              </w:rPr>
            </w:pPr>
          </w:p>
        </w:tc>
      </w:tr>
      <w:tr w:rsidR="00CE7303" w:rsidRPr="00E56099" w14:paraId="17FF7460" w14:textId="77777777" w:rsidTr="005D5552">
        <w:trPr>
          <w:cantSplit/>
          <w:trHeight w:val="187"/>
          <w:jc w:val="center"/>
          <w:ins w:id="1219" w:author="Nokia" w:date="2024-05-10T18:46:00Z"/>
        </w:trPr>
        <w:tc>
          <w:tcPr>
            <w:tcW w:w="2263" w:type="dxa"/>
            <w:tcBorders>
              <w:top w:val="single" w:sz="4" w:space="0" w:color="auto"/>
              <w:left w:val="single" w:sz="4" w:space="0" w:color="auto"/>
              <w:bottom w:val="single" w:sz="4" w:space="0" w:color="auto"/>
              <w:right w:val="single" w:sz="4" w:space="0" w:color="auto"/>
            </w:tcBorders>
          </w:tcPr>
          <w:p w14:paraId="39018F33" w14:textId="77777777" w:rsidR="00CE7303" w:rsidRPr="00E56099" w:rsidRDefault="00CE7303" w:rsidP="005D5552">
            <w:pPr>
              <w:keepNext/>
              <w:keepLines/>
              <w:overflowPunct w:val="0"/>
              <w:autoSpaceDE w:val="0"/>
              <w:autoSpaceDN w:val="0"/>
              <w:adjustRightInd w:val="0"/>
              <w:spacing w:after="0"/>
              <w:textAlignment w:val="baseline"/>
              <w:rPr>
                <w:ins w:id="1220" w:author="Nokia" w:date="2024-05-10T18:46:00Z"/>
                <w:rFonts w:ascii="Arial" w:hAnsi="Arial"/>
                <w:bCs/>
                <w:sz w:val="18"/>
                <w:lang w:eastAsia="en-GB"/>
              </w:rPr>
            </w:pPr>
            <w:ins w:id="1221" w:author="Nokia" w:date="2024-05-10T18:46:00Z">
              <w:r w:rsidRPr="00E56099">
                <w:rPr>
                  <w:rFonts w:ascii="Arial" w:hAnsi="Arial"/>
                  <w:sz w:val="18"/>
                  <w:szCs w:val="18"/>
                  <w:lang w:eastAsia="en-GB"/>
                </w:rPr>
                <w:t xml:space="preserve">EPRE ratio of OCNG DMRS to </w:t>
              </w:r>
              <w:proofErr w:type="spellStart"/>
              <w:r w:rsidRPr="00E56099">
                <w:rPr>
                  <w:rFonts w:ascii="Arial" w:hAnsi="Arial"/>
                  <w:sz w:val="18"/>
                  <w:szCs w:val="18"/>
                  <w:lang w:eastAsia="en-GB"/>
                </w:rPr>
                <w:t>SSS</w:t>
              </w:r>
              <w:r w:rsidRPr="00E56099">
                <w:rPr>
                  <w:rFonts w:ascii="Arial" w:hAnsi="Arial"/>
                  <w:sz w:val="18"/>
                  <w:szCs w:val="18"/>
                  <w:vertAlign w:val="superscript"/>
                  <w:lang w:eastAsia="en-GB"/>
                </w:rPr>
                <w:t>Note</w:t>
              </w:r>
              <w:proofErr w:type="spellEnd"/>
              <w:r w:rsidRPr="00E56099">
                <w:rPr>
                  <w:rFonts w:ascii="Arial" w:hAnsi="Arial"/>
                  <w:sz w:val="18"/>
                  <w:szCs w:val="18"/>
                  <w:vertAlign w:val="superscript"/>
                  <w:lang w:eastAsia="en-GB"/>
                </w:rPr>
                <w:t xml:space="preserve"> 1</w:t>
              </w:r>
            </w:ins>
          </w:p>
        </w:tc>
        <w:tc>
          <w:tcPr>
            <w:tcW w:w="1418" w:type="dxa"/>
            <w:vMerge/>
            <w:tcBorders>
              <w:left w:val="single" w:sz="4" w:space="0" w:color="auto"/>
              <w:right w:val="single" w:sz="4" w:space="0" w:color="auto"/>
            </w:tcBorders>
          </w:tcPr>
          <w:p w14:paraId="0BDF5AD1" w14:textId="77777777" w:rsidR="00CE7303" w:rsidRPr="00E56099" w:rsidRDefault="00CE7303" w:rsidP="005D5552">
            <w:pPr>
              <w:keepNext/>
              <w:keepLines/>
              <w:overflowPunct w:val="0"/>
              <w:autoSpaceDE w:val="0"/>
              <w:autoSpaceDN w:val="0"/>
              <w:adjustRightInd w:val="0"/>
              <w:spacing w:after="0"/>
              <w:jc w:val="center"/>
              <w:textAlignment w:val="baseline"/>
              <w:rPr>
                <w:ins w:id="1222" w:author="Nokia" w:date="2024-05-10T18:46:00Z"/>
                <w:rFonts w:ascii="Arial" w:hAnsi="Arial"/>
                <w:sz w:val="18"/>
                <w:lang w:eastAsia="en-GB"/>
              </w:rPr>
            </w:pPr>
          </w:p>
        </w:tc>
        <w:tc>
          <w:tcPr>
            <w:tcW w:w="1389" w:type="dxa"/>
            <w:vMerge/>
            <w:tcBorders>
              <w:left w:val="single" w:sz="4" w:space="0" w:color="auto"/>
              <w:right w:val="single" w:sz="4" w:space="0" w:color="auto"/>
            </w:tcBorders>
          </w:tcPr>
          <w:p w14:paraId="12ABBBC0" w14:textId="77777777" w:rsidR="00CE7303" w:rsidRPr="00E56099" w:rsidRDefault="00CE7303" w:rsidP="005D5552">
            <w:pPr>
              <w:keepNext/>
              <w:keepLines/>
              <w:overflowPunct w:val="0"/>
              <w:autoSpaceDE w:val="0"/>
              <w:autoSpaceDN w:val="0"/>
              <w:adjustRightInd w:val="0"/>
              <w:spacing w:after="0"/>
              <w:jc w:val="center"/>
              <w:textAlignment w:val="baseline"/>
              <w:rPr>
                <w:ins w:id="1223"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614E7496" w14:textId="77777777" w:rsidR="00CE7303" w:rsidRPr="00E56099" w:rsidRDefault="00CE7303" w:rsidP="005D5552">
            <w:pPr>
              <w:keepNext/>
              <w:keepLines/>
              <w:overflowPunct w:val="0"/>
              <w:autoSpaceDE w:val="0"/>
              <w:autoSpaceDN w:val="0"/>
              <w:adjustRightInd w:val="0"/>
              <w:spacing w:after="0"/>
              <w:jc w:val="center"/>
              <w:textAlignment w:val="baseline"/>
              <w:rPr>
                <w:ins w:id="1224"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19DB9568" w14:textId="77777777" w:rsidR="00CE7303" w:rsidRPr="00E56099" w:rsidRDefault="00CE7303" w:rsidP="005D5552">
            <w:pPr>
              <w:keepNext/>
              <w:keepLines/>
              <w:overflowPunct w:val="0"/>
              <w:autoSpaceDE w:val="0"/>
              <w:autoSpaceDN w:val="0"/>
              <w:adjustRightInd w:val="0"/>
              <w:spacing w:after="0"/>
              <w:jc w:val="center"/>
              <w:textAlignment w:val="baseline"/>
              <w:rPr>
                <w:ins w:id="1225" w:author="Nokia" w:date="2024-05-10T18:46:00Z"/>
                <w:rFonts w:ascii="Arial" w:hAnsi="Arial"/>
                <w:sz w:val="18"/>
                <w:lang w:eastAsia="en-GB"/>
              </w:rPr>
            </w:pPr>
          </w:p>
        </w:tc>
      </w:tr>
      <w:tr w:rsidR="00CE7303" w:rsidRPr="00E56099" w14:paraId="2C9BC76F" w14:textId="77777777" w:rsidTr="005D5552">
        <w:trPr>
          <w:cantSplit/>
          <w:trHeight w:val="187"/>
          <w:jc w:val="center"/>
          <w:ins w:id="1226" w:author="Nokia" w:date="2024-05-10T18:46:00Z"/>
        </w:trPr>
        <w:tc>
          <w:tcPr>
            <w:tcW w:w="2263" w:type="dxa"/>
            <w:tcBorders>
              <w:top w:val="single" w:sz="4" w:space="0" w:color="auto"/>
              <w:left w:val="single" w:sz="4" w:space="0" w:color="auto"/>
              <w:bottom w:val="single" w:sz="4" w:space="0" w:color="auto"/>
              <w:right w:val="single" w:sz="4" w:space="0" w:color="auto"/>
            </w:tcBorders>
          </w:tcPr>
          <w:p w14:paraId="3E204631" w14:textId="77777777" w:rsidR="00CE7303" w:rsidRPr="00E56099" w:rsidRDefault="00CE7303" w:rsidP="005D5552">
            <w:pPr>
              <w:keepNext/>
              <w:keepLines/>
              <w:overflowPunct w:val="0"/>
              <w:autoSpaceDE w:val="0"/>
              <w:autoSpaceDN w:val="0"/>
              <w:adjustRightInd w:val="0"/>
              <w:spacing w:after="0"/>
              <w:textAlignment w:val="baseline"/>
              <w:rPr>
                <w:ins w:id="1227" w:author="Nokia" w:date="2024-05-10T18:46:00Z"/>
                <w:rFonts w:ascii="Arial" w:hAnsi="Arial"/>
                <w:bCs/>
                <w:sz w:val="18"/>
                <w:lang w:eastAsia="en-GB"/>
              </w:rPr>
            </w:pPr>
            <w:ins w:id="1228" w:author="Nokia" w:date="2024-05-10T18:46:00Z">
              <w:r w:rsidRPr="00E56099">
                <w:rPr>
                  <w:rFonts w:ascii="Arial" w:hAnsi="Arial"/>
                  <w:sz w:val="18"/>
                  <w:szCs w:val="18"/>
                  <w:lang w:eastAsia="en-GB"/>
                </w:rPr>
                <w:t>EPRE ratio of OCNG to OCNG DMRS</w:t>
              </w:r>
              <w:r w:rsidRPr="00E56099">
                <w:rPr>
                  <w:rFonts w:ascii="Arial" w:hAnsi="Arial"/>
                  <w:sz w:val="18"/>
                  <w:szCs w:val="18"/>
                  <w:vertAlign w:val="superscript"/>
                  <w:lang w:eastAsia="en-GB"/>
                </w:rPr>
                <w:t xml:space="preserve"> Note 1</w:t>
              </w:r>
            </w:ins>
          </w:p>
        </w:tc>
        <w:tc>
          <w:tcPr>
            <w:tcW w:w="1418" w:type="dxa"/>
            <w:vMerge/>
            <w:tcBorders>
              <w:left w:val="single" w:sz="4" w:space="0" w:color="auto"/>
              <w:right w:val="single" w:sz="4" w:space="0" w:color="auto"/>
            </w:tcBorders>
          </w:tcPr>
          <w:p w14:paraId="77318BEE" w14:textId="77777777" w:rsidR="00CE7303" w:rsidRPr="00E56099" w:rsidRDefault="00CE7303" w:rsidP="005D5552">
            <w:pPr>
              <w:keepNext/>
              <w:keepLines/>
              <w:overflowPunct w:val="0"/>
              <w:autoSpaceDE w:val="0"/>
              <w:autoSpaceDN w:val="0"/>
              <w:adjustRightInd w:val="0"/>
              <w:spacing w:after="0"/>
              <w:jc w:val="center"/>
              <w:textAlignment w:val="baseline"/>
              <w:rPr>
                <w:ins w:id="1229" w:author="Nokia" w:date="2024-05-10T18:46:00Z"/>
                <w:rFonts w:ascii="Arial" w:hAnsi="Arial"/>
                <w:sz w:val="18"/>
                <w:lang w:eastAsia="en-GB"/>
              </w:rPr>
            </w:pPr>
          </w:p>
        </w:tc>
        <w:tc>
          <w:tcPr>
            <w:tcW w:w="1389" w:type="dxa"/>
            <w:vMerge/>
            <w:tcBorders>
              <w:left w:val="single" w:sz="4" w:space="0" w:color="auto"/>
              <w:right w:val="single" w:sz="4" w:space="0" w:color="auto"/>
            </w:tcBorders>
          </w:tcPr>
          <w:p w14:paraId="42D22A43" w14:textId="77777777" w:rsidR="00CE7303" w:rsidRPr="00E56099" w:rsidRDefault="00CE7303" w:rsidP="005D5552">
            <w:pPr>
              <w:keepNext/>
              <w:keepLines/>
              <w:overflowPunct w:val="0"/>
              <w:autoSpaceDE w:val="0"/>
              <w:autoSpaceDN w:val="0"/>
              <w:adjustRightInd w:val="0"/>
              <w:spacing w:after="0"/>
              <w:jc w:val="center"/>
              <w:textAlignment w:val="baseline"/>
              <w:rPr>
                <w:ins w:id="1230"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13AC2F79" w14:textId="77777777" w:rsidR="00CE7303" w:rsidRPr="00E56099" w:rsidRDefault="00CE7303" w:rsidP="005D5552">
            <w:pPr>
              <w:keepNext/>
              <w:keepLines/>
              <w:overflowPunct w:val="0"/>
              <w:autoSpaceDE w:val="0"/>
              <w:autoSpaceDN w:val="0"/>
              <w:adjustRightInd w:val="0"/>
              <w:spacing w:after="0"/>
              <w:jc w:val="center"/>
              <w:textAlignment w:val="baseline"/>
              <w:rPr>
                <w:ins w:id="1231"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4FA5F459" w14:textId="77777777" w:rsidR="00CE7303" w:rsidRPr="00E56099" w:rsidRDefault="00CE7303" w:rsidP="005D5552">
            <w:pPr>
              <w:keepNext/>
              <w:keepLines/>
              <w:overflowPunct w:val="0"/>
              <w:autoSpaceDE w:val="0"/>
              <w:autoSpaceDN w:val="0"/>
              <w:adjustRightInd w:val="0"/>
              <w:spacing w:after="0"/>
              <w:jc w:val="center"/>
              <w:textAlignment w:val="baseline"/>
              <w:rPr>
                <w:ins w:id="1232" w:author="Nokia" w:date="2024-05-10T18:46:00Z"/>
                <w:rFonts w:ascii="Arial" w:hAnsi="Arial"/>
                <w:sz w:val="18"/>
                <w:lang w:eastAsia="en-GB"/>
              </w:rPr>
            </w:pPr>
          </w:p>
        </w:tc>
      </w:tr>
      <w:tr w:rsidR="00CE7303" w:rsidRPr="00E56099" w14:paraId="35CF367D" w14:textId="77777777" w:rsidTr="005D5552">
        <w:trPr>
          <w:cantSplit/>
          <w:trHeight w:val="187"/>
          <w:jc w:val="center"/>
          <w:ins w:id="1233" w:author="Nokia" w:date="2024-05-10T18:46:00Z"/>
        </w:trPr>
        <w:tc>
          <w:tcPr>
            <w:tcW w:w="2263" w:type="dxa"/>
            <w:tcBorders>
              <w:top w:val="single" w:sz="4" w:space="0" w:color="auto"/>
              <w:left w:val="single" w:sz="4" w:space="0" w:color="auto"/>
              <w:bottom w:val="single" w:sz="4" w:space="0" w:color="auto"/>
              <w:right w:val="single" w:sz="4" w:space="0" w:color="auto"/>
            </w:tcBorders>
            <w:vAlign w:val="center"/>
          </w:tcPr>
          <w:p w14:paraId="6F3EC3A4" w14:textId="77777777" w:rsidR="00CE7303" w:rsidRPr="00E56099" w:rsidRDefault="00CE7303" w:rsidP="005D5552">
            <w:pPr>
              <w:keepNext/>
              <w:keepLines/>
              <w:overflowPunct w:val="0"/>
              <w:autoSpaceDE w:val="0"/>
              <w:autoSpaceDN w:val="0"/>
              <w:adjustRightInd w:val="0"/>
              <w:spacing w:after="0"/>
              <w:textAlignment w:val="baseline"/>
              <w:rPr>
                <w:ins w:id="1234" w:author="Nokia" w:date="2024-05-10T18:46:00Z"/>
                <w:rFonts w:ascii="Arial" w:hAnsi="Arial"/>
                <w:bCs/>
                <w:sz w:val="18"/>
                <w:lang w:eastAsia="en-GB"/>
              </w:rPr>
            </w:pPr>
            <w:ins w:id="1235" w:author="Nokia" w:date="2024-05-10T18:46:00Z">
              <w:r w:rsidRPr="00E56099">
                <w:rPr>
                  <w:rFonts w:ascii="Arial" w:hAnsi="Arial"/>
                  <w:sz w:val="18"/>
                  <w:szCs w:val="18"/>
                  <w:lang w:eastAsia="en-GB"/>
                </w:rPr>
                <w:t>EPRE ratio of P</w:t>
              </w:r>
              <w:r w:rsidRPr="00E56099">
                <w:rPr>
                  <w:rFonts w:ascii="Arial" w:hAnsi="Arial" w:hint="eastAsia"/>
                  <w:sz w:val="18"/>
                  <w:szCs w:val="18"/>
                  <w:lang w:eastAsia="en-GB"/>
                </w:rPr>
                <w:t>R</w:t>
              </w:r>
              <w:r w:rsidRPr="00E56099">
                <w:rPr>
                  <w:rFonts w:ascii="Arial" w:hAnsi="Arial"/>
                  <w:sz w:val="18"/>
                  <w:szCs w:val="18"/>
                  <w:lang w:eastAsia="en-GB"/>
                </w:rPr>
                <w:t>S to SSS</w:t>
              </w:r>
            </w:ins>
          </w:p>
        </w:tc>
        <w:tc>
          <w:tcPr>
            <w:tcW w:w="1418" w:type="dxa"/>
            <w:vMerge/>
            <w:tcBorders>
              <w:left w:val="single" w:sz="4" w:space="0" w:color="auto"/>
              <w:bottom w:val="single" w:sz="4" w:space="0" w:color="auto"/>
              <w:right w:val="single" w:sz="4" w:space="0" w:color="auto"/>
            </w:tcBorders>
          </w:tcPr>
          <w:p w14:paraId="55E44E02" w14:textId="77777777" w:rsidR="00CE7303" w:rsidRPr="00E56099" w:rsidRDefault="00CE7303" w:rsidP="005D5552">
            <w:pPr>
              <w:keepNext/>
              <w:keepLines/>
              <w:overflowPunct w:val="0"/>
              <w:autoSpaceDE w:val="0"/>
              <w:autoSpaceDN w:val="0"/>
              <w:adjustRightInd w:val="0"/>
              <w:spacing w:after="0"/>
              <w:jc w:val="center"/>
              <w:textAlignment w:val="baseline"/>
              <w:rPr>
                <w:ins w:id="1236" w:author="Nokia" w:date="2024-05-10T18:46:00Z"/>
                <w:rFonts w:ascii="Arial" w:hAnsi="Arial"/>
                <w:sz w:val="18"/>
                <w:lang w:eastAsia="en-GB"/>
              </w:rPr>
            </w:pPr>
          </w:p>
        </w:tc>
        <w:tc>
          <w:tcPr>
            <w:tcW w:w="1389" w:type="dxa"/>
            <w:vMerge/>
            <w:tcBorders>
              <w:left w:val="single" w:sz="4" w:space="0" w:color="auto"/>
              <w:bottom w:val="single" w:sz="4" w:space="0" w:color="auto"/>
              <w:right w:val="single" w:sz="4" w:space="0" w:color="auto"/>
            </w:tcBorders>
          </w:tcPr>
          <w:p w14:paraId="32917E11" w14:textId="77777777" w:rsidR="00CE7303" w:rsidRPr="00E56099" w:rsidRDefault="00CE7303" w:rsidP="005D5552">
            <w:pPr>
              <w:keepNext/>
              <w:keepLines/>
              <w:overflowPunct w:val="0"/>
              <w:autoSpaceDE w:val="0"/>
              <w:autoSpaceDN w:val="0"/>
              <w:adjustRightInd w:val="0"/>
              <w:spacing w:after="0"/>
              <w:jc w:val="center"/>
              <w:textAlignment w:val="baseline"/>
              <w:rPr>
                <w:ins w:id="1237" w:author="Nokia" w:date="2024-05-10T18:46:00Z"/>
                <w:rFonts w:ascii="Arial" w:hAnsi="Arial" w:cs="v4.2.0"/>
                <w:sz w:val="18"/>
                <w:lang w:eastAsia="en-GB"/>
              </w:rPr>
            </w:pPr>
          </w:p>
        </w:tc>
        <w:tc>
          <w:tcPr>
            <w:tcW w:w="1701" w:type="dxa"/>
            <w:gridSpan w:val="2"/>
            <w:vMerge/>
            <w:tcBorders>
              <w:left w:val="single" w:sz="4" w:space="0" w:color="auto"/>
              <w:bottom w:val="single" w:sz="4" w:space="0" w:color="auto"/>
              <w:right w:val="single" w:sz="4" w:space="0" w:color="auto"/>
            </w:tcBorders>
          </w:tcPr>
          <w:p w14:paraId="129E15C4" w14:textId="77777777" w:rsidR="00CE7303" w:rsidRPr="00E56099" w:rsidRDefault="00CE7303" w:rsidP="005D5552">
            <w:pPr>
              <w:keepNext/>
              <w:keepLines/>
              <w:overflowPunct w:val="0"/>
              <w:autoSpaceDE w:val="0"/>
              <w:autoSpaceDN w:val="0"/>
              <w:adjustRightInd w:val="0"/>
              <w:spacing w:after="0"/>
              <w:jc w:val="center"/>
              <w:textAlignment w:val="baseline"/>
              <w:rPr>
                <w:ins w:id="1238" w:author="Nokia" w:date="2024-05-10T18:46:00Z"/>
                <w:rFonts w:ascii="Arial" w:hAnsi="Arial"/>
                <w:sz w:val="18"/>
                <w:lang w:eastAsia="en-GB"/>
              </w:rPr>
            </w:pPr>
          </w:p>
        </w:tc>
        <w:tc>
          <w:tcPr>
            <w:tcW w:w="1842" w:type="dxa"/>
            <w:gridSpan w:val="2"/>
            <w:vMerge/>
            <w:tcBorders>
              <w:left w:val="single" w:sz="4" w:space="0" w:color="auto"/>
              <w:bottom w:val="single" w:sz="4" w:space="0" w:color="auto"/>
              <w:right w:val="single" w:sz="4" w:space="0" w:color="auto"/>
            </w:tcBorders>
          </w:tcPr>
          <w:p w14:paraId="55B5AD89" w14:textId="77777777" w:rsidR="00CE7303" w:rsidRPr="00E56099" w:rsidRDefault="00CE7303" w:rsidP="005D5552">
            <w:pPr>
              <w:keepNext/>
              <w:keepLines/>
              <w:overflowPunct w:val="0"/>
              <w:autoSpaceDE w:val="0"/>
              <w:autoSpaceDN w:val="0"/>
              <w:adjustRightInd w:val="0"/>
              <w:spacing w:after="0"/>
              <w:jc w:val="center"/>
              <w:textAlignment w:val="baseline"/>
              <w:rPr>
                <w:ins w:id="1239" w:author="Nokia" w:date="2024-05-10T18:46:00Z"/>
                <w:rFonts w:ascii="Arial" w:hAnsi="Arial"/>
                <w:sz w:val="18"/>
                <w:lang w:eastAsia="en-GB"/>
              </w:rPr>
            </w:pPr>
          </w:p>
        </w:tc>
      </w:tr>
      <w:tr w:rsidR="00CE7303" w:rsidRPr="00E56099" w14:paraId="1E4538FD" w14:textId="77777777" w:rsidTr="005D5552">
        <w:trPr>
          <w:cantSplit/>
          <w:trHeight w:val="187"/>
          <w:jc w:val="center"/>
          <w:ins w:id="1240" w:author="Nokia" w:date="2024-05-10T18:46:00Z"/>
        </w:trPr>
        <w:tc>
          <w:tcPr>
            <w:tcW w:w="2263" w:type="dxa"/>
            <w:tcBorders>
              <w:top w:val="single" w:sz="4" w:space="0" w:color="auto"/>
              <w:left w:val="single" w:sz="4" w:space="0" w:color="auto"/>
              <w:right w:val="single" w:sz="4" w:space="0" w:color="auto"/>
            </w:tcBorders>
            <w:shd w:val="clear" w:color="auto" w:fill="auto"/>
          </w:tcPr>
          <w:p w14:paraId="696A2B74" w14:textId="77777777" w:rsidR="00CE7303" w:rsidRPr="00E56099" w:rsidRDefault="00CE7303" w:rsidP="005D5552">
            <w:pPr>
              <w:keepNext/>
              <w:keepLines/>
              <w:overflowPunct w:val="0"/>
              <w:autoSpaceDE w:val="0"/>
              <w:autoSpaceDN w:val="0"/>
              <w:adjustRightInd w:val="0"/>
              <w:spacing w:after="0"/>
              <w:textAlignment w:val="baseline"/>
              <w:rPr>
                <w:ins w:id="1241" w:author="Nokia" w:date="2024-05-10T18:46:00Z"/>
                <w:rFonts w:ascii="Arial" w:hAnsi="Arial"/>
                <w:bCs/>
                <w:sz w:val="18"/>
                <w:lang w:eastAsia="en-GB"/>
              </w:rPr>
            </w:pPr>
            <w:ins w:id="1242" w:author="Nokia" w:date="2024-05-10T18:46:00Z">
              <w:r w:rsidRPr="00E56099">
                <w:rPr>
                  <w:rFonts w:ascii="Arial" w:hAnsi="Arial"/>
                  <w:bCs/>
                  <w:sz w:val="18"/>
                  <w:lang w:eastAsia="en-GB"/>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911FD60" w14:textId="77777777" w:rsidR="00CE7303" w:rsidRPr="00E56099" w:rsidRDefault="00CE7303" w:rsidP="005D5552">
            <w:pPr>
              <w:keepNext/>
              <w:keepLines/>
              <w:overflowPunct w:val="0"/>
              <w:autoSpaceDE w:val="0"/>
              <w:autoSpaceDN w:val="0"/>
              <w:adjustRightInd w:val="0"/>
              <w:spacing w:after="0"/>
              <w:jc w:val="center"/>
              <w:textAlignment w:val="baseline"/>
              <w:rPr>
                <w:ins w:id="1243"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232057F" w14:textId="77777777" w:rsidR="00CE7303" w:rsidRPr="00E56099" w:rsidRDefault="00CE7303" w:rsidP="005D5552">
            <w:pPr>
              <w:keepNext/>
              <w:keepLines/>
              <w:overflowPunct w:val="0"/>
              <w:autoSpaceDE w:val="0"/>
              <w:autoSpaceDN w:val="0"/>
              <w:adjustRightInd w:val="0"/>
              <w:spacing w:after="0"/>
              <w:jc w:val="center"/>
              <w:textAlignment w:val="baseline"/>
              <w:rPr>
                <w:ins w:id="1244" w:author="Nokia" w:date="2024-05-10T18:46:00Z"/>
                <w:rFonts w:ascii="Arial" w:hAnsi="Arial" w:cs="v4.2.0"/>
                <w:sz w:val="18"/>
                <w:lang w:eastAsia="en-GB"/>
              </w:rPr>
            </w:pPr>
            <w:ins w:id="1245"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09A6C3" w14:textId="77777777" w:rsidR="00CE7303" w:rsidRPr="00E56099" w:rsidRDefault="00CE7303" w:rsidP="005D5552">
            <w:pPr>
              <w:keepNext/>
              <w:keepLines/>
              <w:overflowPunct w:val="0"/>
              <w:autoSpaceDE w:val="0"/>
              <w:autoSpaceDN w:val="0"/>
              <w:adjustRightInd w:val="0"/>
              <w:spacing w:after="0"/>
              <w:jc w:val="center"/>
              <w:textAlignment w:val="baseline"/>
              <w:rPr>
                <w:ins w:id="1246" w:author="Nokia" w:date="2024-05-10T18:46:00Z"/>
                <w:rFonts w:ascii="Arial" w:hAnsi="Arial"/>
                <w:sz w:val="18"/>
                <w:lang w:eastAsia="en-GB"/>
              </w:rPr>
            </w:pPr>
            <w:ins w:id="1247" w:author="Nokia" w:date="2024-05-10T18:46:00Z">
              <w:r w:rsidRPr="00E56099">
                <w:rPr>
                  <w:rFonts w:ascii="Arial" w:hAnsi="Arial"/>
                  <w:sz w:val="18"/>
                  <w:lang w:eastAsia="en-GB"/>
                </w:rPr>
                <w:t>TRS.2.1 TDD</w:t>
              </w:r>
            </w:ins>
          </w:p>
        </w:tc>
        <w:tc>
          <w:tcPr>
            <w:tcW w:w="1842" w:type="dxa"/>
            <w:gridSpan w:val="2"/>
            <w:tcBorders>
              <w:top w:val="single" w:sz="4" w:space="0" w:color="auto"/>
              <w:left w:val="single" w:sz="4" w:space="0" w:color="auto"/>
              <w:right w:val="single" w:sz="4" w:space="0" w:color="auto"/>
            </w:tcBorders>
          </w:tcPr>
          <w:p w14:paraId="414F6793" w14:textId="77777777" w:rsidR="00CE7303" w:rsidRPr="00E56099" w:rsidRDefault="00CE7303" w:rsidP="005D5552">
            <w:pPr>
              <w:keepNext/>
              <w:keepLines/>
              <w:overflowPunct w:val="0"/>
              <w:autoSpaceDE w:val="0"/>
              <w:autoSpaceDN w:val="0"/>
              <w:adjustRightInd w:val="0"/>
              <w:spacing w:after="0"/>
              <w:jc w:val="center"/>
              <w:textAlignment w:val="baseline"/>
              <w:rPr>
                <w:ins w:id="1248" w:author="Nokia" w:date="2024-05-10T18:46:00Z"/>
                <w:rFonts w:ascii="Arial" w:hAnsi="Arial"/>
                <w:sz w:val="18"/>
                <w:lang w:eastAsia="en-GB"/>
              </w:rPr>
            </w:pPr>
            <w:ins w:id="1249" w:author="Nokia" w:date="2024-05-10T18:46:00Z">
              <w:r w:rsidRPr="00E56099">
                <w:rPr>
                  <w:rFonts w:ascii="Arial" w:hAnsi="Arial" w:cs="v4.2.0"/>
                  <w:sz w:val="18"/>
                  <w:lang w:eastAsia="en-GB"/>
                </w:rPr>
                <w:t>N/A</w:t>
              </w:r>
            </w:ins>
          </w:p>
        </w:tc>
      </w:tr>
      <w:tr w:rsidR="00CE7303" w:rsidRPr="00E56099" w14:paraId="62EAFE1B" w14:textId="77777777" w:rsidTr="005D5552">
        <w:trPr>
          <w:cantSplit/>
          <w:trHeight w:val="187"/>
          <w:jc w:val="center"/>
          <w:ins w:id="1250"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60A7F96E" w14:textId="77777777" w:rsidR="00CE7303" w:rsidRPr="00E56099" w:rsidRDefault="00CE7303" w:rsidP="005D5552">
            <w:pPr>
              <w:keepNext/>
              <w:keepLines/>
              <w:overflowPunct w:val="0"/>
              <w:autoSpaceDE w:val="0"/>
              <w:autoSpaceDN w:val="0"/>
              <w:adjustRightInd w:val="0"/>
              <w:spacing w:after="0"/>
              <w:textAlignment w:val="baseline"/>
              <w:rPr>
                <w:ins w:id="1251" w:author="Nokia" w:date="2024-05-10T18:46:00Z"/>
                <w:rFonts w:ascii="Arial" w:hAnsi="Arial"/>
                <w:bCs/>
                <w:sz w:val="18"/>
                <w:lang w:eastAsia="en-GB"/>
              </w:rPr>
            </w:pPr>
            <w:ins w:id="1252" w:author="Nokia" w:date="2024-05-10T18:46:00Z">
              <w:r w:rsidRPr="00E56099">
                <w:rPr>
                  <w:rFonts w:ascii="Arial" w:hAnsi="Arial"/>
                  <w:bCs/>
                  <w:sz w:val="18"/>
                  <w:lang w:eastAsia="en-GB"/>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2718E1A8" w14:textId="77777777" w:rsidR="00CE7303" w:rsidRPr="00E56099" w:rsidRDefault="00CE7303" w:rsidP="005D5552">
            <w:pPr>
              <w:keepNext/>
              <w:keepLines/>
              <w:overflowPunct w:val="0"/>
              <w:autoSpaceDE w:val="0"/>
              <w:autoSpaceDN w:val="0"/>
              <w:adjustRightInd w:val="0"/>
              <w:spacing w:after="0"/>
              <w:jc w:val="center"/>
              <w:textAlignment w:val="baseline"/>
              <w:rPr>
                <w:ins w:id="1253"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095A4B4" w14:textId="77777777" w:rsidR="00CE7303" w:rsidRPr="00E56099" w:rsidRDefault="00CE7303" w:rsidP="005D5552">
            <w:pPr>
              <w:keepNext/>
              <w:keepLines/>
              <w:overflowPunct w:val="0"/>
              <w:autoSpaceDE w:val="0"/>
              <w:autoSpaceDN w:val="0"/>
              <w:adjustRightInd w:val="0"/>
              <w:spacing w:after="0"/>
              <w:jc w:val="center"/>
              <w:textAlignment w:val="baseline"/>
              <w:rPr>
                <w:ins w:id="1254" w:author="Nokia" w:date="2024-05-10T18:46:00Z"/>
                <w:rFonts w:ascii="Arial" w:hAnsi="Arial" w:cs="v4.2.0"/>
                <w:sz w:val="18"/>
                <w:lang w:eastAsia="en-GB"/>
              </w:rPr>
            </w:pPr>
            <w:ins w:id="1255"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DC497D" w14:textId="77777777" w:rsidR="00CE7303" w:rsidRPr="00E56099" w:rsidRDefault="00CE7303" w:rsidP="005D5552">
            <w:pPr>
              <w:keepNext/>
              <w:keepLines/>
              <w:overflowPunct w:val="0"/>
              <w:autoSpaceDE w:val="0"/>
              <w:autoSpaceDN w:val="0"/>
              <w:adjustRightInd w:val="0"/>
              <w:spacing w:after="0"/>
              <w:jc w:val="center"/>
              <w:textAlignment w:val="baseline"/>
              <w:rPr>
                <w:ins w:id="1256" w:author="Nokia" w:date="2024-05-10T18:46:00Z"/>
                <w:rFonts w:ascii="Arial" w:hAnsi="Arial"/>
                <w:sz w:val="18"/>
                <w:lang w:eastAsia="en-GB"/>
              </w:rPr>
            </w:pPr>
            <w:ins w:id="1257" w:author="Nokia" w:date="2024-05-10T18:46:00Z">
              <w:r w:rsidRPr="00E56099">
                <w:rPr>
                  <w:rFonts w:ascii="Arial" w:hAnsi="Arial" w:cs="v4.2.0"/>
                  <w:sz w:val="18"/>
                  <w:lang w:eastAsia="en-GB"/>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FBE773" w14:textId="77777777" w:rsidR="00CE7303" w:rsidRPr="00E56099" w:rsidRDefault="00CE7303" w:rsidP="005D5552">
            <w:pPr>
              <w:keepNext/>
              <w:keepLines/>
              <w:overflowPunct w:val="0"/>
              <w:autoSpaceDE w:val="0"/>
              <w:autoSpaceDN w:val="0"/>
              <w:adjustRightInd w:val="0"/>
              <w:spacing w:after="0"/>
              <w:jc w:val="center"/>
              <w:textAlignment w:val="baseline"/>
              <w:rPr>
                <w:ins w:id="1258" w:author="Nokia" w:date="2024-05-10T18:46:00Z"/>
                <w:rFonts w:ascii="Arial" w:hAnsi="Arial"/>
                <w:sz w:val="18"/>
                <w:lang w:eastAsia="en-GB"/>
              </w:rPr>
            </w:pPr>
            <w:ins w:id="1259" w:author="Nokia" w:date="2024-05-10T18:46:00Z">
              <w:r w:rsidRPr="00E56099">
                <w:rPr>
                  <w:rFonts w:ascii="Arial" w:hAnsi="Arial" w:hint="eastAsia"/>
                  <w:sz w:val="18"/>
                  <w:lang w:eastAsia="en-GB"/>
                </w:rPr>
                <w:t>N</w:t>
              </w:r>
              <w:r w:rsidRPr="00E56099">
                <w:rPr>
                  <w:rFonts w:ascii="Arial" w:hAnsi="Arial"/>
                  <w:sz w:val="18"/>
                  <w:lang w:eastAsia="en-GB"/>
                </w:rPr>
                <w:t>/A</w:t>
              </w:r>
            </w:ins>
          </w:p>
        </w:tc>
      </w:tr>
      <w:tr w:rsidR="00CE7303" w:rsidRPr="00E56099" w14:paraId="6775BE42" w14:textId="77777777" w:rsidTr="005D5552">
        <w:trPr>
          <w:cantSplit/>
          <w:trHeight w:val="187"/>
          <w:jc w:val="center"/>
          <w:ins w:id="1260"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6C233366" w14:textId="77777777" w:rsidR="00CE7303" w:rsidRPr="00E56099" w:rsidRDefault="00CE7303" w:rsidP="005D5552">
            <w:pPr>
              <w:keepNext/>
              <w:keepLines/>
              <w:overflowPunct w:val="0"/>
              <w:autoSpaceDE w:val="0"/>
              <w:autoSpaceDN w:val="0"/>
              <w:adjustRightInd w:val="0"/>
              <w:spacing w:after="0"/>
              <w:textAlignment w:val="baseline"/>
              <w:rPr>
                <w:ins w:id="1261" w:author="Nokia" w:date="2024-05-10T18:46:00Z"/>
                <w:rFonts w:ascii="Arial" w:hAnsi="Arial"/>
                <w:bCs/>
                <w:sz w:val="18"/>
                <w:lang w:eastAsia="en-GB"/>
              </w:rPr>
            </w:pPr>
            <w:ins w:id="1262" w:author="Nokia" w:date="2024-05-10T18:46:00Z">
              <w:r w:rsidRPr="00E56099">
                <w:rPr>
                  <w:rFonts w:ascii="Arial" w:hAnsi="Arial"/>
                  <w:bCs/>
                  <w:sz w:val="18"/>
                  <w:lang w:eastAsia="en-GB"/>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1D77D3A2" w14:textId="77777777" w:rsidR="00CE7303" w:rsidRPr="00E56099" w:rsidRDefault="00CE7303" w:rsidP="005D5552">
            <w:pPr>
              <w:keepNext/>
              <w:keepLines/>
              <w:overflowPunct w:val="0"/>
              <w:autoSpaceDE w:val="0"/>
              <w:autoSpaceDN w:val="0"/>
              <w:adjustRightInd w:val="0"/>
              <w:spacing w:after="0"/>
              <w:jc w:val="center"/>
              <w:textAlignment w:val="baseline"/>
              <w:rPr>
                <w:ins w:id="1263"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8FE9FD5" w14:textId="77777777" w:rsidR="00CE7303" w:rsidRPr="00E56099" w:rsidRDefault="00CE7303" w:rsidP="005D5552">
            <w:pPr>
              <w:keepNext/>
              <w:keepLines/>
              <w:overflowPunct w:val="0"/>
              <w:autoSpaceDE w:val="0"/>
              <w:autoSpaceDN w:val="0"/>
              <w:adjustRightInd w:val="0"/>
              <w:spacing w:after="0"/>
              <w:jc w:val="center"/>
              <w:textAlignment w:val="baseline"/>
              <w:rPr>
                <w:ins w:id="1264" w:author="Nokia" w:date="2024-05-10T18:46:00Z"/>
                <w:rFonts w:ascii="Arial" w:hAnsi="Arial" w:cs="v4.2.0"/>
                <w:sz w:val="18"/>
                <w:lang w:eastAsia="en-GB"/>
              </w:rPr>
            </w:pPr>
            <w:ins w:id="1265"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4667C5" w14:textId="77777777" w:rsidR="00CE7303" w:rsidRPr="00E56099" w:rsidRDefault="00CE7303" w:rsidP="005D5552">
            <w:pPr>
              <w:keepNext/>
              <w:keepLines/>
              <w:overflowPunct w:val="0"/>
              <w:autoSpaceDE w:val="0"/>
              <w:autoSpaceDN w:val="0"/>
              <w:adjustRightInd w:val="0"/>
              <w:spacing w:after="0"/>
              <w:jc w:val="center"/>
              <w:textAlignment w:val="baseline"/>
              <w:rPr>
                <w:ins w:id="1266" w:author="Nokia" w:date="2024-05-10T18:46:00Z"/>
                <w:rFonts w:ascii="Arial" w:hAnsi="Arial"/>
                <w:sz w:val="18"/>
                <w:lang w:eastAsia="en-GB"/>
              </w:rPr>
            </w:pPr>
            <w:ins w:id="1267" w:author="Nokia" w:date="2024-05-10T18:46:00Z">
              <w:r w:rsidRPr="00E56099">
                <w:rPr>
                  <w:rFonts w:ascii="Arial" w:hAnsi="Arial" w:cs="v4.2.0"/>
                  <w:sz w:val="18"/>
                  <w:lang w:eastAsia="en-GB"/>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07F603" w14:textId="77777777" w:rsidR="00CE7303" w:rsidRPr="00E56099" w:rsidRDefault="00CE7303" w:rsidP="005D5552">
            <w:pPr>
              <w:keepNext/>
              <w:keepLines/>
              <w:overflowPunct w:val="0"/>
              <w:autoSpaceDE w:val="0"/>
              <w:autoSpaceDN w:val="0"/>
              <w:adjustRightInd w:val="0"/>
              <w:spacing w:after="0"/>
              <w:jc w:val="center"/>
              <w:textAlignment w:val="baseline"/>
              <w:rPr>
                <w:ins w:id="1268" w:author="Nokia" w:date="2024-05-10T18:46:00Z"/>
                <w:rFonts w:ascii="Arial" w:hAnsi="Arial"/>
                <w:sz w:val="18"/>
                <w:lang w:eastAsia="en-GB"/>
              </w:rPr>
            </w:pPr>
            <w:ins w:id="1269" w:author="Nokia" w:date="2024-05-10T18:46:00Z">
              <w:r w:rsidRPr="00E56099">
                <w:rPr>
                  <w:rFonts w:ascii="Arial" w:hAnsi="Arial" w:hint="eastAsia"/>
                  <w:sz w:val="18"/>
                  <w:lang w:eastAsia="en-GB"/>
                </w:rPr>
                <w:t>N</w:t>
              </w:r>
              <w:r w:rsidRPr="00E56099">
                <w:rPr>
                  <w:rFonts w:ascii="Arial" w:hAnsi="Arial"/>
                  <w:sz w:val="18"/>
                  <w:lang w:eastAsia="en-GB"/>
                </w:rPr>
                <w:t>/A</w:t>
              </w:r>
            </w:ins>
          </w:p>
        </w:tc>
      </w:tr>
      <w:tr w:rsidR="00CE7303" w:rsidRPr="00E56099" w14:paraId="61C1C156" w14:textId="77777777" w:rsidTr="005D5552">
        <w:trPr>
          <w:cantSplit/>
          <w:trHeight w:val="187"/>
          <w:jc w:val="center"/>
          <w:ins w:id="1270"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2B10DCC5" w14:textId="77777777" w:rsidR="00CE7303" w:rsidRPr="00E56099" w:rsidRDefault="00CE7303" w:rsidP="005D5552">
            <w:pPr>
              <w:keepNext/>
              <w:keepLines/>
              <w:overflowPunct w:val="0"/>
              <w:autoSpaceDE w:val="0"/>
              <w:autoSpaceDN w:val="0"/>
              <w:adjustRightInd w:val="0"/>
              <w:spacing w:after="0"/>
              <w:textAlignment w:val="baseline"/>
              <w:rPr>
                <w:ins w:id="1271" w:author="Nokia" w:date="2024-05-10T18:46:00Z"/>
                <w:rFonts w:ascii="Arial" w:hAnsi="Arial"/>
                <w:bCs/>
                <w:sz w:val="18"/>
                <w:lang w:eastAsia="en-GB"/>
              </w:rPr>
            </w:pPr>
            <w:ins w:id="1272" w:author="Nokia" w:date="2024-05-10T18:46:00Z">
              <w:r w:rsidRPr="00E56099">
                <w:rPr>
                  <w:rFonts w:ascii="Arial" w:hAnsi="Arial"/>
                  <w:bCs/>
                  <w:sz w:val="18"/>
                  <w:lang w:eastAsia="en-GB"/>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40F22F88" w14:textId="77777777" w:rsidR="00CE7303" w:rsidRPr="00E56099" w:rsidRDefault="00CE7303" w:rsidP="005D5552">
            <w:pPr>
              <w:keepNext/>
              <w:keepLines/>
              <w:overflowPunct w:val="0"/>
              <w:autoSpaceDE w:val="0"/>
              <w:autoSpaceDN w:val="0"/>
              <w:adjustRightInd w:val="0"/>
              <w:spacing w:after="0"/>
              <w:jc w:val="center"/>
              <w:textAlignment w:val="baseline"/>
              <w:rPr>
                <w:ins w:id="1273"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6165690" w14:textId="77777777" w:rsidR="00CE7303" w:rsidRPr="00E56099" w:rsidRDefault="00CE7303" w:rsidP="005D5552">
            <w:pPr>
              <w:keepNext/>
              <w:keepLines/>
              <w:overflowPunct w:val="0"/>
              <w:autoSpaceDE w:val="0"/>
              <w:autoSpaceDN w:val="0"/>
              <w:adjustRightInd w:val="0"/>
              <w:spacing w:after="0"/>
              <w:jc w:val="center"/>
              <w:textAlignment w:val="baseline"/>
              <w:rPr>
                <w:ins w:id="1274" w:author="Nokia" w:date="2024-05-10T18:46:00Z"/>
                <w:rFonts w:ascii="Arial" w:hAnsi="Arial" w:cs="v4.2.0"/>
                <w:sz w:val="18"/>
                <w:lang w:eastAsia="en-GB"/>
              </w:rPr>
            </w:pPr>
            <w:ins w:id="1275"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03AA34" w14:textId="77777777" w:rsidR="00CE7303" w:rsidRPr="00E56099" w:rsidRDefault="00CE7303" w:rsidP="005D5552">
            <w:pPr>
              <w:keepNext/>
              <w:keepLines/>
              <w:overflowPunct w:val="0"/>
              <w:autoSpaceDE w:val="0"/>
              <w:autoSpaceDN w:val="0"/>
              <w:adjustRightInd w:val="0"/>
              <w:spacing w:after="0"/>
              <w:jc w:val="center"/>
              <w:textAlignment w:val="baseline"/>
              <w:rPr>
                <w:ins w:id="1276" w:author="Nokia" w:date="2024-05-10T18:46:00Z"/>
                <w:rFonts w:ascii="Arial" w:hAnsi="Arial" w:cs="v4.2.0"/>
                <w:sz w:val="18"/>
                <w:lang w:eastAsia="en-GB"/>
              </w:rPr>
            </w:pPr>
            <w:ins w:id="1277" w:author="Nokia" w:date="2024-05-10T18:46:00Z">
              <w:r w:rsidRPr="00E56099">
                <w:rPr>
                  <w:rFonts w:ascii="Arial" w:hAnsi="Arial" w:cs="v4.2.0"/>
                  <w:sz w:val="18"/>
                  <w:lang w:eastAsia="en-GB"/>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A56934" w14:textId="77777777" w:rsidR="00CE7303" w:rsidRPr="00E56099" w:rsidRDefault="00CE7303" w:rsidP="005D5552">
            <w:pPr>
              <w:keepNext/>
              <w:keepLines/>
              <w:overflowPunct w:val="0"/>
              <w:autoSpaceDE w:val="0"/>
              <w:autoSpaceDN w:val="0"/>
              <w:adjustRightInd w:val="0"/>
              <w:spacing w:after="0"/>
              <w:jc w:val="center"/>
              <w:textAlignment w:val="baseline"/>
              <w:rPr>
                <w:ins w:id="1278" w:author="Nokia" w:date="2024-05-10T18:46:00Z"/>
                <w:rFonts w:ascii="Arial" w:hAnsi="Arial" w:cs="v4.2.0"/>
                <w:sz w:val="18"/>
                <w:lang w:eastAsia="en-GB"/>
              </w:rPr>
            </w:pPr>
            <w:ins w:id="1279" w:author="Nokia" w:date="2024-05-10T18:46:00Z">
              <w:r w:rsidRPr="00E56099">
                <w:rPr>
                  <w:rFonts w:ascii="Arial" w:hAnsi="Arial" w:cs="v4.2.0" w:hint="eastAsia"/>
                  <w:sz w:val="18"/>
                  <w:lang w:eastAsia="en-GB"/>
                </w:rPr>
                <w:t>N</w:t>
              </w:r>
              <w:r w:rsidRPr="00E56099">
                <w:rPr>
                  <w:rFonts w:ascii="Arial" w:hAnsi="Arial" w:cs="v4.2.0"/>
                  <w:sz w:val="18"/>
                  <w:lang w:eastAsia="en-GB"/>
                </w:rPr>
                <w:t>/A</w:t>
              </w:r>
            </w:ins>
          </w:p>
        </w:tc>
      </w:tr>
      <w:tr w:rsidR="00CE7303" w:rsidRPr="00E56099" w14:paraId="24BA9A36" w14:textId="77777777" w:rsidTr="005D5552">
        <w:trPr>
          <w:cantSplit/>
          <w:trHeight w:val="187"/>
          <w:jc w:val="center"/>
          <w:ins w:id="1280" w:author="Nokia" w:date="2024-05-10T18:46:00Z"/>
        </w:trPr>
        <w:tc>
          <w:tcPr>
            <w:tcW w:w="2263" w:type="dxa"/>
            <w:tcBorders>
              <w:top w:val="single" w:sz="4" w:space="0" w:color="auto"/>
              <w:left w:val="single" w:sz="4" w:space="0" w:color="auto"/>
              <w:right w:val="single" w:sz="4" w:space="0" w:color="auto"/>
            </w:tcBorders>
          </w:tcPr>
          <w:p w14:paraId="6122EB17" w14:textId="77777777" w:rsidR="00CE7303" w:rsidRPr="00E56099" w:rsidRDefault="00CE7303" w:rsidP="005D5552">
            <w:pPr>
              <w:keepNext/>
              <w:keepLines/>
              <w:overflowPunct w:val="0"/>
              <w:autoSpaceDE w:val="0"/>
              <w:autoSpaceDN w:val="0"/>
              <w:adjustRightInd w:val="0"/>
              <w:spacing w:after="0"/>
              <w:textAlignment w:val="baseline"/>
              <w:rPr>
                <w:ins w:id="1281" w:author="Nokia" w:date="2024-05-10T18:46:00Z"/>
                <w:rFonts w:ascii="Arial" w:hAnsi="Arial"/>
                <w:bCs/>
                <w:sz w:val="18"/>
                <w:lang w:eastAsia="en-GB"/>
              </w:rPr>
            </w:pPr>
            <w:ins w:id="1282" w:author="Nokia" w:date="2024-05-10T18:46:00Z">
              <w:r w:rsidRPr="00E56099">
                <w:rPr>
                  <w:rFonts w:ascii="Arial" w:hAnsi="Arial" w:hint="eastAsia"/>
                  <w:bCs/>
                  <w:sz w:val="18"/>
                  <w:lang w:eastAsia="en-GB"/>
                </w:rPr>
                <w:t>PRS</w:t>
              </w:r>
              <w:r w:rsidRPr="00E56099">
                <w:rPr>
                  <w:rFonts w:ascii="Arial" w:hAnsi="Arial"/>
                  <w:bCs/>
                  <w:sz w:val="18"/>
                  <w:lang w:eastAsia="en-GB"/>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3A1ABF2" w14:textId="77777777" w:rsidR="00CE7303" w:rsidRPr="00E56099" w:rsidRDefault="00CE7303" w:rsidP="005D5552">
            <w:pPr>
              <w:keepNext/>
              <w:keepLines/>
              <w:overflowPunct w:val="0"/>
              <w:autoSpaceDE w:val="0"/>
              <w:autoSpaceDN w:val="0"/>
              <w:adjustRightInd w:val="0"/>
              <w:spacing w:after="0"/>
              <w:jc w:val="center"/>
              <w:textAlignment w:val="baseline"/>
              <w:rPr>
                <w:ins w:id="1283"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C4E2D8B" w14:textId="77777777" w:rsidR="00CE7303" w:rsidRPr="00E56099" w:rsidRDefault="00CE7303" w:rsidP="005D5552">
            <w:pPr>
              <w:keepNext/>
              <w:keepLines/>
              <w:overflowPunct w:val="0"/>
              <w:autoSpaceDE w:val="0"/>
              <w:autoSpaceDN w:val="0"/>
              <w:adjustRightInd w:val="0"/>
              <w:spacing w:after="0"/>
              <w:jc w:val="center"/>
              <w:textAlignment w:val="baseline"/>
              <w:rPr>
                <w:ins w:id="1284" w:author="Nokia" w:date="2024-05-10T18:46:00Z"/>
                <w:rFonts w:ascii="Arial" w:hAnsi="Arial" w:cs="v4.2.0"/>
                <w:sz w:val="18"/>
                <w:lang w:eastAsia="en-GB"/>
              </w:rPr>
            </w:pPr>
            <w:ins w:id="1285"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E36040A" w14:textId="77777777" w:rsidR="00CE7303" w:rsidRPr="00E56099" w:rsidRDefault="00CE7303" w:rsidP="005D5552">
            <w:pPr>
              <w:keepNext/>
              <w:keepLines/>
              <w:overflowPunct w:val="0"/>
              <w:autoSpaceDE w:val="0"/>
              <w:autoSpaceDN w:val="0"/>
              <w:adjustRightInd w:val="0"/>
              <w:spacing w:after="0"/>
              <w:jc w:val="center"/>
              <w:textAlignment w:val="baseline"/>
              <w:rPr>
                <w:ins w:id="1286" w:author="Nokia" w:date="2024-05-10T18:46:00Z"/>
                <w:rFonts w:ascii="Arial" w:hAnsi="Arial" w:cs="v4.2.0"/>
                <w:sz w:val="18"/>
                <w:lang w:eastAsia="en-GB"/>
              </w:rPr>
            </w:pPr>
            <w:ins w:id="1287" w:author="Nokia" w:date="2024-05-10T18:46:00Z">
              <w:r w:rsidRPr="00E56099">
                <w:rPr>
                  <w:rFonts w:ascii="Arial" w:hAnsi="Arial"/>
                  <w:sz w:val="18"/>
                  <w:lang w:eastAsia="en-GB"/>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1945C59B" w14:textId="77777777" w:rsidR="00CE7303" w:rsidRPr="00E56099" w:rsidRDefault="00CE7303" w:rsidP="005D5552">
            <w:pPr>
              <w:keepNext/>
              <w:keepLines/>
              <w:overflowPunct w:val="0"/>
              <w:autoSpaceDE w:val="0"/>
              <w:autoSpaceDN w:val="0"/>
              <w:adjustRightInd w:val="0"/>
              <w:spacing w:after="0"/>
              <w:jc w:val="center"/>
              <w:textAlignment w:val="baseline"/>
              <w:rPr>
                <w:ins w:id="1288" w:author="Nokia" w:date="2024-05-10T18:46:00Z"/>
                <w:rFonts w:ascii="Arial" w:hAnsi="Arial" w:cs="v4.2.0"/>
                <w:sz w:val="18"/>
                <w:lang w:eastAsia="en-GB"/>
              </w:rPr>
            </w:pPr>
            <w:ins w:id="1289" w:author="Nokia" w:date="2024-05-10T18:46:00Z">
              <w:r w:rsidRPr="00E56099">
                <w:rPr>
                  <w:rFonts w:ascii="Arial" w:hAnsi="Arial"/>
                  <w:sz w:val="18"/>
                  <w:lang w:eastAsia="en-GB"/>
                </w:rPr>
                <w:t>PRS.1.1 FR2</w:t>
              </w:r>
            </w:ins>
          </w:p>
        </w:tc>
      </w:tr>
      <w:tr w:rsidR="00CE7303" w:rsidRPr="00E56099" w14:paraId="4B247268" w14:textId="77777777" w:rsidTr="005D5552">
        <w:trPr>
          <w:cantSplit/>
          <w:trHeight w:val="187"/>
          <w:jc w:val="center"/>
          <w:ins w:id="1290" w:author="Nokia" w:date="2024-05-10T18:46:00Z"/>
        </w:trPr>
        <w:tc>
          <w:tcPr>
            <w:tcW w:w="2263" w:type="dxa"/>
            <w:tcBorders>
              <w:top w:val="single" w:sz="4" w:space="0" w:color="auto"/>
              <w:left w:val="single" w:sz="4" w:space="0" w:color="auto"/>
              <w:right w:val="single" w:sz="4" w:space="0" w:color="auto"/>
            </w:tcBorders>
          </w:tcPr>
          <w:p w14:paraId="25BAC75C" w14:textId="77777777" w:rsidR="00CE7303" w:rsidRPr="00E56099" w:rsidRDefault="00CE7303" w:rsidP="005D5552">
            <w:pPr>
              <w:keepNext/>
              <w:keepLines/>
              <w:overflowPunct w:val="0"/>
              <w:autoSpaceDE w:val="0"/>
              <w:autoSpaceDN w:val="0"/>
              <w:adjustRightInd w:val="0"/>
              <w:spacing w:after="0"/>
              <w:textAlignment w:val="baseline"/>
              <w:rPr>
                <w:ins w:id="1291" w:author="Nokia" w:date="2024-05-10T18:46:00Z"/>
                <w:rFonts w:ascii="Arial" w:hAnsi="Arial"/>
                <w:bCs/>
                <w:sz w:val="18"/>
                <w:lang w:eastAsia="en-GB"/>
              </w:rPr>
            </w:pPr>
            <w:ins w:id="1292" w:author="Nokia" w:date="2024-05-10T18:46:00Z">
              <w:r w:rsidRPr="00E56099">
                <w:rPr>
                  <w:rFonts w:ascii="Arial" w:hAnsi="Arial"/>
                  <w:bCs/>
                  <w:sz w:val="18"/>
                  <w:lang w:eastAsia="en-GB"/>
                </w:rPr>
                <w:t>PRS muting info</w:t>
              </w:r>
            </w:ins>
          </w:p>
        </w:tc>
        <w:tc>
          <w:tcPr>
            <w:tcW w:w="1418" w:type="dxa"/>
            <w:tcBorders>
              <w:top w:val="single" w:sz="4" w:space="0" w:color="auto"/>
              <w:left w:val="single" w:sz="4" w:space="0" w:color="auto"/>
              <w:bottom w:val="single" w:sz="4" w:space="0" w:color="auto"/>
              <w:right w:val="single" w:sz="4" w:space="0" w:color="auto"/>
            </w:tcBorders>
          </w:tcPr>
          <w:p w14:paraId="097EE1AD" w14:textId="77777777" w:rsidR="00CE7303" w:rsidRPr="00E56099" w:rsidRDefault="00CE7303" w:rsidP="005D5552">
            <w:pPr>
              <w:keepNext/>
              <w:keepLines/>
              <w:overflowPunct w:val="0"/>
              <w:autoSpaceDE w:val="0"/>
              <w:autoSpaceDN w:val="0"/>
              <w:adjustRightInd w:val="0"/>
              <w:spacing w:after="0"/>
              <w:jc w:val="center"/>
              <w:textAlignment w:val="baseline"/>
              <w:rPr>
                <w:ins w:id="1293"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63A467BD" w14:textId="77777777" w:rsidR="00CE7303" w:rsidRPr="00E56099" w:rsidRDefault="00CE7303" w:rsidP="005D5552">
            <w:pPr>
              <w:keepNext/>
              <w:keepLines/>
              <w:overflowPunct w:val="0"/>
              <w:autoSpaceDE w:val="0"/>
              <w:autoSpaceDN w:val="0"/>
              <w:adjustRightInd w:val="0"/>
              <w:spacing w:after="0"/>
              <w:jc w:val="center"/>
              <w:textAlignment w:val="baseline"/>
              <w:rPr>
                <w:ins w:id="1294" w:author="Nokia" w:date="2024-05-10T18:46:00Z"/>
                <w:rFonts w:ascii="Arial" w:hAnsi="Arial" w:cs="v4.2.0"/>
                <w:sz w:val="18"/>
                <w:lang w:eastAsia="en-GB"/>
              </w:rPr>
            </w:pPr>
            <w:ins w:id="1295"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2C98D9" w14:textId="77777777" w:rsidR="00CE7303" w:rsidRPr="00E56099" w:rsidRDefault="00CE7303" w:rsidP="005D5552">
            <w:pPr>
              <w:keepNext/>
              <w:keepLines/>
              <w:overflowPunct w:val="0"/>
              <w:autoSpaceDE w:val="0"/>
              <w:autoSpaceDN w:val="0"/>
              <w:adjustRightInd w:val="0"/>
              <w:spacing w:after="0"/>
              <w:jc w:val="center"/>
              <w:textAlignment w:val="baseline"/>
              <w:rPr>
                <w:ins w:id="1296" w:author="Nokia" w:date="2024-05-10T18:46:00Z"/>
                <w:rFonts w:ascii="Arial" w:hAnsi="Arial"/>
                <w:sz w:val="18"/>
                <w:lang w:eastAsia="en-GB"/>
              </w:rPr>
            </w:pPr>
            <w:ins w:id="1297" w:author="Nokia" w:date="2024-05-10T18:46:00Z">
              <w:r w:rsidRPr="00E56099">
                <w:rPr>
                  <w:rFonts w:ascii="Arial" w:hAnsi="Arial" w:cs="v4.2.0"/>
                  <w:sz w:val="18"/>
                  <w:lang w:val="en-US" w:eastAsia="en-GB"/>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0AF098D9" w14:textId="77777777" w:rsidR="00CE7303" w:rsidRPr="00E56099" w:rsidRDefault="00CE7303" w:rsidP="005D5552">
            <w:pPr>
              <w:keepNext/>
              <w:keepLines/>
              <w:overflowPunct w:val="0"/>
              <w:autoSpaceDE w:val="0"/>
              <w:autoSpaceDN w:val="0"/>
              <w:adjustRightInd w:val="0"/>
              <w:spacing w:after="0"/>
              <w:jc w:val="center"/>
              <w:textAlignment w:val="baseline"/>
              <w:rPr>
                <w:ins w:id="1298" w:author="Nokia" w:date="2024-05-10T18:46:00Z"/>
                <w:rFonts w:ascii="Arial" w:hAnsi="Arial"/>
                <w:sz w:val="18"/>
                <w:lang w:eastAsia="en-GB"/>
              </w:rPr>
            </w:pPr>
            <w:ins w:id="1299" w:author="Nokia" w:date="2024-05-10T18:46:00Z">
              <w:r w:rsidRPr="00E56099">
                <w:rPr>
                  <w:rFonts w:ascii="Arial" w:hAnsi="Arial" w:cs="v4.2.0"/>
                  <w:sz w:val="18"/>
                  <w:lang w:val="en-US" w:eastAsia="en-GB"/>
                </w:rPr>
                <w:t>‘01’</w:t>
              </w:r>
            </w:ins>
          </w:p>
        </w:tc>
      </w:tr>
      <w:tr w:rsidR="00CE7303" w:rsidRPr="00E56099" w14:paraId="60F2346F" w14:textId="77777777" w:rsidTr="005D5552">
        <w:trPr>
          <w:cantSplit/>
          <w:trHeight w:val="187"/>
          <w:jc w:val="center"/>
          <w:ins w:id="1300" w:author="Nokia" w:date="2024-05-10T18:46:00Z"/>
        </w:trPr>
        <w:tc>
          <w:tcPr>
            <w:tcW w:w="2263" w:type="dxa"/>
            <w:tcBorders>
              <w:top w:val="single" w:sz="4" w:space="0" w:color="auto"/>
              <w:left w:val="single" w:sz="4" w:space="0" w:color="auto"/>
              <w:right w:val="single" w:sz="4" w:space="0" w:color="auto"/>
            </w:tcBorders>
          </w:tcPr>
          <w:p w14:paraId="5045D4C0" w14:textId="77777777" w:rsidR="00CE7303" w:rsidRPr="00E56099" w:rsidRDefault="00CE7303" w:rsidP="005D5552">
            <w:pPr>
              <w:keepNext/>
              <w:keepLines/>
              <w:overflowPunct w:val="0"/>
              <w:autoSpaceDE w:val="0"/>
              <w:autoSpaceDN w:val="0"/>
              <w:adjustRightInd w:val="0"/>
              <w:spacing w:after="0"/>
              <w:textAlignment w:val="baseline"/>
              <w:rPr>
                <w:ins w:id="1301" w:author="Nokia" w:date="2024-05-10T18:46:00Z"/>
                <w:rFonts w:ascii="Arial" w:hAnsi="Arial"/>
                <w:bCs/>
                <w:sz w:val="18"/>
                <w:lang w:eastAsia="en-GB"/>
              </w:rPr>
            </w:pPr>
            <w:ins w:id="1302" w:author="Nokia" w:date="2024-05-10T18:46:00Z">
              <w:r w:rsidRPr="00E56099">
                <w:rPr>
                  <w:rFonts w:ascii="Arial" w:hAnsi="Arial"/>
                  <w:bCs/>
                  <w:sz w:val="18"/>
                  <w:lang w:eastAsia="en-GB"/>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1FFA2D8" w14:textId="77777777" w:rsidR="00CE7303" w:rsidRPr="00E56099" w:rsidRDefault="00CE7303" w:rsidP="005D5552">
            <w:pPr>
              <w:keepNext/>
              <w:keepLines/>
              <w:overflowPunct w:val="0"/>
              <w:autoSpaceDE w:val="0"/>
              <w:autoSpaceDN w:val="0"/>
              <w:adjustRightInd w:val="0"/>
              <w:spacing w:after="0"/>
              <w:jc w:val="center"/>
              <w:textAlignment w:val="baseline"/>
              <w:rPr>
                <w:ins w:id="1303"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6716EAD2" w14:textId="77777777" w:rsidR="00CE7303" w:rsidRPr="00E56099" w:rsidRDefault="00CE7303" w:rsidP="005D5552">
            <w:pPr>
              <w:keepNext/>
              <w:keepLines/>
              <w:overflowPunct w:val="0"/>
              <w:autoSpaceDE w:val="0"/>
              <w:autoSpaceDN w:val="0"/>
              <w:adjustRightInd w:val="0"/>
              <w:spacing w:after="0"/>
              <w:jc w:val="center"/>
              <w:textAlignment w:val="baseline"/>
              <w:rPr>
                <w:ins w:id="1304" w:author="Nokia" w:date="2024-05-10T18:46:00Z"/>
                <w:rFonts w:ascii="Arial" w:hAnsi="Arial" w:cs="v4.2.0"/>
                <w:sz w:val="18"/>
                <w:lang w:eastAsia="en-GB"/>
              </w:rPr>
            </w:pPr>
            <w:ins w:id="1305"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53B5686" w14:textId="77777777" w:rsidR="00CE7303" w:rsidRPr="00E56099" w:rsidRDefault="00CE7303" w:rsidP="005D5552">
            <w:pPr>
              <w:keepNext/>
              <w:keepLines/>
              <w:overflowPunct w:val="0"/>
              <w:autoSpaceDE w:val="0"/>
              <w:autoSpaceDN w:val="0"/>
              <w:adjustRightInd w:val="0"/>
              <w:spacing w:after="0"/>
              <w:jc w:val="center"/>
              <w:textAlignment w:val="baseline"/>
              <w:rPr>
                <w:ins w:id="1306" w:author="Nokia" w:date="2024-05-10T18:46:00Z"/>
                <w:rFonts w:ascii="Arial" w:hAnsi="Arial"/>
                <w:sz w:val="18"/>
                <w:lang w:eastAsia="en-GB"/>
              </w:rPr>
            </w:pPr>
            <w:ins w:id="1307" w:author="Nokia" w:date="2024-05-10T18:46:00Z">
              <w:r w:rsidRPr="00E56099">
                <w:rPr>
                  <w:rFonts w:ascii="Arial" w:hAnsi="Arial" w:cs="v4.2.0"/>
                  <w:sz w:val="18"/>
                  <w:lang w:eastAsia="en-GB"/>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0734387" w14:textId="77777777" w:rsidR="00CE7303" w:rsidRPr="00E56099" w:rsidRDefault="00CE7303" w:rsidP="005D5552">
            <w:pPr>
              <w:keepNext/>
              <w:keepLines/>
              <w:overflowPunct w:val="0"/>
              <w:autoSpaceDE w:val="0"/>
              <w:autoSpaceDN w:val="0"/>
              <w:adjustRightInd w:val="0"/>
              <w:spacing w:after="0"/>
              <w:jc w:val="center"/>
              <w:textAlignment w:val="baseline"/>
              <w:rPr>
                <w:ins w:id="1308" w:author="Nokia" w:date="2024-05-10T18:46:00Z"/>
                <w:rFonts w:ascii="Arial" w:hAnsi="Arial"/>
                <w:sz w:val="18"/>
                <w:lang w:eastAsia="en-GB"/>
              </w:rPr>
            </w:pPr>
            <w:ins w:id="1309" w:author="Nokia" w:date="2024-05-10T18:46:00Z">
              <w:r w:rsidRPr="00E56099">
                <w:rPr>
                  <w:rFonts w:ascii="Arial" w:hAnsi="Arial" w:cs="v4.2.0"/>
                  <w:sz w:val="18"/>
                  <w:lang w:val="en-US" w:eastAsia="en-GB"/>
                </w:rPr>
                <w:t>N/A</w:t>
              </w:r>
            </w:ins>
          </w:p>
        </w:tc>
      </w:tr>
      <w:tr w:rsidR="00CE7303" w:rsidRPr="00E56099" w14:paraId="0BA2557E" w14:textId="77777777" w:rsidTr="005D5552">
        <w:trPr>
          <w:cantSplit/>
          <w:trHeight w:val="187"/>
          <w:jc w:val="center"/>
          <w:ins w:id="1310"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46D26E7A" w14:textId="77777777" w:rsidR="00CE7303" w:rsidRPr="00E56099" w:rsidRDefault="00CE7303" w:rsidP="005D5552">
            <w:pPr>
              <w:keepNext/>
              <w:keepLines/>
              <w:overflowPunct w:val="0"/>
              <w:autoSpaceDE w:val="0"/>
              <w:autoSpaceDN w:val="0"/>
              <w:adjustRightInd w:val="0"/>
              <w:spacing w:after="0"/>
              <w:textAlignment w:val="baseline"/>
              <w:rPr>
                <w:ins w:id="1311" w:author="Nokia" w:date="2024-05-10T18:46:00Z"/>
                <w:rFonts w:ascii="Arial" w:hAnsi="Arial" w:cs="v4.2.0"/>
                <w:sz w:val="18"/>
                <w:lang w:eastAsia="en-GB"/>
              </w:rPr>
            </w:pPr>
            <w:ins w:id="1312" w:author="Nokia" w:date="2024-05-10T18:46:00Z">
              <w:r w:rsidRPr="00E56099">
                <w:rPr>
                  <w:rFonts w:ascii="Arial" w:hAnsi="Arial" w:cs="v4.2.0"/>
                  <w:noProof/>
                  <w:position w:val="-12"/>
                  <w:sz w:val="18"/>
                  <w:lang w:val="en-US" w:eastAsia="en-GB"/>
                </w:rPr>
                <w:drawing>
                  <wp:inline distT="0" distB="0" distL="0" distR="0" wp14:anchorId="7E0F164C" wp14:editId="23D76FC0">
                    <wp:extent cx="259080" cy="238125"/>
                    <wp:effectExtent l="0" t="0" r="7620" b="9525"/>
                    <wp:docPr id="5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11E50FB2" w14:textId="77777777" w:rsidR="00CE7303" w:rsidRPr="00E56099" w:rsidRDefault="00CE7303" w:rsidP="005D5552">
            <w:pPr>
              <w:keepNext/>
              <w:keepLines/>
              <w:overflowPunct w:val="0"/>
              <w:autoSpaceDE w:val="0"/>
              <w:autoSpaceDN w:val="0"/>
              <w:adjustRightInd w:val="0"/>
              <w:spacing w:after="0"/>
              <w:jc w:val="center"/>
              <w:textAlignment w:val="baseline"/>
              <w:rPr>
                <w:ins w:id="1313" w:author="Nokia" w:date="2024-05-10T18:46:00Z"/>
                <w:rFonts w:ascii="Arial" w:hAnsi="Arial" w:cs="v4.2.0"/>
                <w:sz w:val="18"/>
                <w:lang w:eastAsia="en-GB"/>
              </w:rPr>
            </w:pPr>
            <w:ins w:id="1314" w:author="Nokia" w:date="2024-05-10T18:46:00Z">
              <w:r w:rsidRPr="00E56099">
                <w:rPr>
                  <w:rFonts w:ascii="Arial" w:hAnsi="Arial" w:cs="v4.2.0"/>
                  <w:sz w:val="18"/>
                  <w:lang w:eastAsia="en-GB"/>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B97DD2F" w14:textId="77777777" w:rsidR="00CE7303" w:rsidRPr="00E56099" w:rsidRDefault="00CE7303" w:rsidP="005D5552">
            <w:pPr>
              <w:keepNext/>
              <w:keepLines/>
              <w:overflowPunct w:val="0"/>
              <w:autoSpaceDE w:val="0"/>
              <w:autoSpaceDN w:val="0"/>
              <w:adjustRightInd w:val="0"/>
              <w:spacing w:after="0"/>
              <w:jc w:val="center"/>
              <w:textAlignment w:val="baseline"/>
              <w:rPr>
                <w:ins w:id="1315" w:author="Nokia" w:date="2024-05-10T18:46:00Z"/>
                <w:rFonts w:ascii="Arial" w:hAnsi="Arial" w:cs="v4.2.0"/>
                <w:sz w:val="18"/>
                <w:lang w:eastAsia="en-GB"/>
              </w:rPr>
            </w:pPr>
            <w:ins w:id="1316" w:author="Nokia" w:date="2024-05-10T18:46:00Z">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C0D0C6C" w14:textId="77777777" w:rsidR="00CE7303" w:rsidRPr="00E56099" w:rsidRDefault="00CE7303" w:rsidP="005D5552">
            <w:pPr>
              <w:keepNext/>
              <w:keepLines/>
              <w:overflowPunct w:val="0"/>
              <w:autoSpaceDE w:val="0"/>
              <w:autoSpaceDN w:val="0"/>
              <w:adjustRightInd w:val="0"/>
              <w:spacing w:after="0"/>
              <w:jc w:val="center"/>
              <w:textAlignment w:val="baseline"/>
              <w:rPr>
                <w:ins w:id="1317" w:author="Nokia" w:date="2024-05-10T18:46:00Z"/>
                <w:rFonts w:ascii="Arial" w:hAnsi="Arial" w:cs="v4.2.0"/>
                <w:sz w:val="18"/>
                <w:lang w:eastAsia="en-GB"/>
              </w:rPr>
            </w:pPr>
            <w:ins w:id="1318" w:author="Nokia" w:date="2024-05-10T18:46:00Z">
              <w:r w:rsidRPr="00E56099">
                <w:rPr>
                  <w:rFonts w:ascii="Arial" w:hAnsi="Arial" w:cs="v4.2.0"/>
                  <w:sz w:val="18"/>
                  <w:lang w:eastAsia="en-GB"/>
                </w:rPr>
                <w:t>-89</w:t>
              </w:r>
            </w:ins>
          </w:p>
        </w:tc>
      </w:tr>
      <w:tr w:rsidR="00CE7303" w:rsidRPr="00E56099" w14:paraId="060788F3" w14:textId="77777777" w:rsidTr="005D5552">
        <w:trPr>
          <w:cantSplit/>
          <w:trHeight w:val="187"/>
          <w:jc w:val="center"/>
          <w:ins w:id="1319"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DB67679" w14:textId="77777777" w:rsidR="00CE7303" w:rsidRPr="00E56099" w:rsidRDefault="00CE7303" w:rsidP="005D5552">
            <w:pPr>
              <w:keepNext/>
              <w:keepLines/>
              <w:overflowPunct w:val="0"/>
              <w:autoSpaceDE w:val="0"/>
              <w:autoSpaceDN w:val="0"/>
              <w:adjustRightInd w:val="0"/>
              <w:spacing w:after="0"/>
              <w:textAlignment w:val="baseline"/>
              <w:rPr>
                <w:ins w:id="1320" w:author="Nokia" w:date="2024-05-10T18:46:00Z"/>
                <w:rFonts w:ascii="Arial" w:hAnsi="Arial"/>
                <w:sz w:val="18"/>
                <w:lang w:eastAsia="en-GB"/>
              </w:rPr>
            </w:pPr>
            <w:ins w:id="1321" w:author="Nokia" w:date="2024-05-10T18:46:00Z">
              <w:r w:rsidRPr="00E56099">
                <w:rPr>
                  <w:rFonts w:ascii="Arial" w:hAnsi="Arial" w:cs="v4.2.0"/>
                  <w:noProof/>
                  <w:position w:val="-12"/>
                  <w:sz w:val="18"/>
                  <w:lang w:val="en-US" w:eastAsia="en-GB"/>
                </w:rPr>
                <w:drawing>
                  <wp:inline distT="0" distB="0" distL="0" distR="0" wp14:anchorId="1AE6E242" wp14:editId="2682B8B9">
                    <wp:extent cx="259080" cy="238125"/>
                    <wp:effectExtent l="0" t="0" r="7620" b="9525"/>
                    <wp:docPr id="10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BEBE68A" w14:textId="77777777" w:rsidR="00CE7303" w:rsidRPr="00E56099" w:rsidRDefault="00CE7303" w:rsidP="005D5552">
            <w:pPr>
              <w:keepNext/>
              <w:keepLines/>
              <w:overflowPunct w:val="0"/>
              <w:autoSpaceDE w:val="0"/>
              <w:autoSpaceDN w:val="0"/>
              <w:adjustRightInd w:val="0"/>
              <w:spacing w:after="0"/>
              <w:jc w:val="center"/>
              <w:textAlignment w:val="baseline"/>
              <w:rPr>
                <w:ins w:id="1322" w:author="Nokia" w:date="2024-05-10T18:46:00Z"/>
                <w:rFonts w:ascii="Arial" w:hAnsi="Arial"/>
                <w:sz w:val="18"/>
                <w:lang w:eastAsia="en-GB"/>
              </w:rPr>
            </w:pPr>
            <w:ins w:id="1323" w:author="Nokia" w:date="2024-05-10T18:46:00Z">
              <w:r w:rsidRPr="00E56099">
                <w:rPr>
                  <w:rFonts w:ascii="Arial" w:hAnsi="Arial" w:cs="v4.2.0"/>
                  <w:sz w:val="18"/>
                  <w:lang w:eastAsia="en-GB"/>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3F7E2DE" w14:textId="77777777" w:rsidR="00CE7303" w:rsidRPr="00E56099" w:rsidRDefault="00CE7303" w:rsidP="005D5552">
            <w:pPr>
              <w:keepNext/>
              <w:keepLines/>
              <w:overflowPunct w:val="0"/>
              <w:autoSpaceDE w:val="0"/>
              <w:autoSpaceDN w:val="0"/>
              <w:adjustRightInd w:val="0"/>
              <w:spacing w:after="0"/>
              <w:jc w:val="center"/>
              <w:textAlignment w:val="baseline"/>
              <w:rPr>
                <w:ins w:id="1324" w:author="Nokia" w:date="2024-05-10T18:46:00Z"/>
                <w:rFonts w:ascii="Arial" w:hAnsi="Arial"/>
                <w:sz w:val="18"/>
                <w:lang w:eastAsia="en-GB"/>
              </w:rPr>
            </w:pPr>
            <w:ins w:id="1325" w:author="Nokia" w:date="2024-05-10T18:46:00Z">
              <w:r w:rsidRPr="00E56099">
                <w:rPr>
                  <w:rFonts w:ascii="Arial" w:hAnsi="Arial"/>
                  <w:sz w:val="18"/>
                  <w:lang w:eastAsia="en-GB"/>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7C75B55" w14:textId="77777777" w:rsidR="00CE7303" w:rsidRPr="00E56099" w:rsidRDefault="00CE7303" w:rsidP="005D5552">
            <w:pPr>
              <w:keepNext/>
              <w:keepLines/>
              <w:overflowPunct w:val="0"/>
              <w:autoSpaceDE w:val="0"/>
              <w:autoSpaceDN w:val="0"/>
              <w:adjustRightInd w:val="0"/>
              <w:spacing w:after="0"/>
              <w:jc w:val="center"/>
              <w:textAlignment w:val="baseline"/>
              <w:rPr>
                <w:ins w:id="1326" w:author="Nokia" w:date="2024-05-10T18:46:00Z"/>
                <w:rFonts w:ascii="Arial" w:hAnsi="Arial"/>
                <w:sz w:val="18"/>
                <w:lang w:eastAsia="en-GB"/>
              </w:rPr>
            </w:pPr>
            <w:ins w:id="1327" w:author="Nokia" w:date="2024-05-10T18:46:00Z">
              <w:r w:rsidRPr="00E56099">
                <w:rPr>
                  <w:rFonts w:ascii="Arial" w:hAnsi="Arial"/>
                  <w:sz w:val="18"/>
                  <w:lang w:eastAsia="en-GB"/>
                </w:rPr>
                <w:t>-98</w:t>
              </w:r>
            </w:ins>
          </w:p>
        </w:tc>
      </w:tr>
      <w:tr w:rsidR="00CE7303" w:rsidRPr="00E56099" w14:paraId="09BF0314" w14:textId="77777777" w:rsidTr="005D5552">
        <w:trPr>
          <w:cantSplit/>
          <w:trHeight w:val="187"/>
          <w:jc w:val="center"/>
          <w:ins w:id="1328"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A1D872D" w14:textId="77777777" w:rsidR="00CE7303" w:rsidRPr="00E56099" w:rsidRDefault="00CE7303" w:rsidP="005D5552">
            <w:pPr>
              <w:keepNext/>
              <w:keepLines/>
              <w:overflowPunct w:val="0"/>
              <w:autoSpaceDE w:val="0"/>
              <w:autoSpaceDN w:val="0"/>
              <w:adjustRightInd w:val="0"/>
              <w:spacing w:after="0"/>
              <w:textAlignment w:val="baseline"/>
              <w:rPr>
                <w:ins w:id="1329" w:author="Nokia" w:date="2024-05-10T18:46:00Z"/>
                <w:rFonts w:ascii="Arial" w:hAnsi="Arial"/>
                <w:sz w:val="18"/>
                <w:lang w:eastAsia="en-GB"/>
              </w:rPr>
            </w:pPr>
            <w:ins w:id="1330" w:author="Nokia" w:date="2024-05-10T18:46:00Z">
              <w:r w:rsidRPr="00E56099">
                <w:rPr>
                  <w:rFonts w:ascii="Arial" w:hAnsi="Arial" w:hint="eastAsia"/>
                  <w:sz w:val="18"/>
                  <w:lang w:eastAsia="en-GB"/>
                </w:rPr>
                <w:t>P</w:t>
              </w:r>
              <w:r w:rsidRPr="00E56099">
                <w:rPr>
                  <w:rFonts w:ascii="Arial" w:hAnsi="Arial"/>
                  <w:sz w:val="18"/>
                  <w:lang w:eastAsia="en-GB"/>
                </w:rPr>
                <w:t xml:space="preserve">RS </w:t>
              </w:r>
              <w:r w:rsidRPr="00E56099">
                <w:rPr>
                  <w:rFonts w:ascii="Arial" w:hAnsi="Arial" w:cs="v4.2.0"/>
                  <w:noProof/>
                  <w:position w:val="-12"/>
                  <w:sz w:val="18"/>
                  <w:lang w:val="en-US" w:eastAsia="en-GB"/>
                </w:rPr>
                <w:drawing>
                  <wp:inline distT="0" distB="0" distL="0" distR="0" wp14:anchorId="7FF55444" wp14:editId="01AEA45A">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9D7AC55" w14:textId="77777777" w:rsidR="00CE7303" w:rsidRPr="00E56099" w:rsidRDefault="00CE7303" w:rsidP="005D5552">
            <w:pPr>
              <w:keepNext/>
              <w:keepLines/>
              <w:overflowPunct w:val="0"/>
              <w:autoSpaceDE w:val="0"/>
              <w:autoSpaceDN w:val="0"/>
              <w:adjustRightInd w:val="0"/>
              <w:spacing w:after="0"/>
              <w:jc w:val="center"/>
              <w:textAlignment w:val="baseline"/>
              <w:rPr>
                <w:ins w:id="1331" w:author="Nokia" w:date="2024-05-10T18:46:00Z"/>
                <w:rFonts w:ascii="Arial" w:hAnsi="Arial"/>
                <w:sz w:val="18"/>
                <w:lang w:eastAsia="en-GB"/>
              </w:rPr>
            </w:pPr>
            <w:ins w:id="1332" w:author="Nokia" w:date="2024-05-10T18:46:00Z">
              <w:r w:rsidRPr="00E56099">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hideMark/>
          </w:tcPr>
          <w:p w14:paraId="31FAEA55" w14:textId="77777777" w:rsidR="00CE7303" w:rsidRPr="00E56099" w:rsidRDefault="00CE7303" w:rsidP="005D5552">
            <w:pPr>
              <w:keepNext/>
              <w:keepLines/>
              <w:overflowPunct w:val="0"/>
              <w:autoSpaceDE w:val="0"/>
              <w:autoSpaceDN w:val="0"/>
              <w:adjustRightInd w:val="0"/>
              <w:spacing w:after="0"/>
              <w:jc w:val="center"/>
              <w:textAlignment w:val="baseline"/>
              <w:rPr>
                <w:ins w:id="1333" w:author="Nokia" w:date="2024-05-10T18:46:00Z"/>
                <w:rFonts w:ascii="Arial" w:hAnsi="Arial" w:cs="v4.2.0"/>
                <w:sz w:val="18"/>
                <w:lang w:eastAsia="en-GB"/>
              </w:rPr>
            </w:pPr>
            <w:ins w:id="1334" w:author="Nokia" w:date="2024-05-10T18:46:00Z">
              <w:r w:rsidRPr="00E56099">
                <w:rPr>
                  <w:rFonts w:ascii="Arial" w:hAnsi="Arial" w:cs="v4.2.0"/>
                  <w:sz w:val="18"/>
                  <w:lang w:eastAsia="en-GB"/>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1FC943A" w14:textId="77777777" w:rsidR="00CE7303" w:rsidRPr="00E56099" w:rsidRDefault="00CE7303" w:rsidP="005D5552">
            <w:pPr>
              <w:keepNext/>
              <w:keepLines/>
              <w:overflowPunct w:val="0"/>
              <w:autoSpaceDE w:val="0"/>
              <w:autoSpaceDN w:val="0"/>
              <w:adjustRightInd w:val="0"/>
              <w:spacing w:after="0"/>
              <w:jc w:val="center"/>
              <w:textAlignment w:val="baseline"/>
              <w:rPr>
                <w:ins w:id="1335" w:author="Nokia" w:date="2024-05-10T18:46:00Z"/>
                <w:rFonts w:ascii="Arial" w:hAnsi="Arial"/>
                <w:sz w:val="18"/>
                <w:lang w:eastAsia="en-GB"/>
              </w:rPr>
            </w:pPr>
            <w:ins w:id="1336" w:author="Nokia" w:date="2024-05-10T18:46:00Z">
              <w:r w:rsidRPr="00E56099">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1CF2446" w14:textId="77777777" w:rsidR="00CE7303" w:rsidRPr="00E56099" w:rsidRDefault="00CE7303" w:rsidP="005D5552">
            <w:pPr>
              <w:keepNext/>
              <w:keepLines/>
              <w:overflowPunct w:val="0"/>
              <w:autoSpaceDE w:val="0"/>
              <w:autoSpaceDN w:val="0"/>
              <w:adjustRightInd w:val="0"/>
              <w:spacing w:after="0"/>
              <w:jc w:val="center"/>
              <w:textAlignment w:val="baseline"/>
              <w:rPr>
                <w:ins w:id="1337" w:author="Nokia" w:date="2024-05-10T18:46:00Z"/>
                <w:rFonts w:ascii="Arial" w:hAnsi="Arial"/>
                <w:sz w:val="18"/>
                <w:lang w:eastAsia="en-GB"/>
              </w:rPr>
            </w:pPr>
            <w:ins w:id="1338" w:author="Nokia" w:date="2024-05-10T18:46:00Z">
              <w:r w:rsidRPr="00E56099">
                <w:rPr>
                  <w:rFonts w:ascii="Arial" w:hAnsi="Arial" w:cs="v4.2.0"/>
                  <w:sz w:val="18"/>
                  <w:lang w:eastAsia="en-GB"/>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12AF7BE9" w14:textId="77777777" w:rsidR="00CE7303" w:rsidRPr="00E56099" w:rsidRDefault="00CE7303" w:rsidP="005D5552">
            <w:pPr>
              <w:keepNext/>
              <w:keepLines/>
              <w:overflowPunct w:val="0"/>
              <w:autoSpaceDE w:val="0"/>
              <w:autoSpaceDN w:val="0"/>
              <w:adjustRightInd w:val="0"/>
              <w:spacing w:after="0"/>
              <w:jc w:val="center"/>
              <w:textAlignment w:val="baseline"/>
              <w:rPr>
                <w:ins w:id="1339" w:author="Nokia" w:date="2024-05-10T18:46:00Z"/>
                <w:rFonts w:ascii="Arial" w:hAnsi="Arial" w:cs="v4.2.0"/>
                <w:sz w:val="18"/>
                <w:lang w:eastAsia="en-GB"/>
              </w:rPr>
            </w:pPr>
            <w:ins w:id="1340" w:author="Nokia" w:date="2024-05-10T18:46:00Z">
              <w:r w:rsidRPr="00E56099">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1314207" w14:textId="77777777" w:rsidR="00CE7303" w:rsidRPr="00E56099" w:rsidRDefault="00CE7303" w:rsidP="005D5552">
            <w:pPr>
              <w:keepNext/>
              <w:keepLines/>
              <w:overflowPunct w:val="0"/>
              <w:autoSpaceDE w:val="0"/>
              <w:autoSpaceDN w:val="0"/>
              <w:adjustRightInd w:val="0"/>
              <w:spacing w:after="0"/>
              <w:jc w:val="center"/>
              <w:textAlignment w:val="baseline"/>
              <w:rPr>
                <w:ins w:id="1341" w:author="Nokia" w:date="2024-05-10T18:46:00Z"/>
                <w:rFonts w:ascii="Arial" w:hAnsi="Arial" w:cs="v4.2.0"/>
                <w:sz w:val="18"/>
                <w:lang w:eastAsia="en-GB"/>
              </w:rPr>
            </w:pPr>
            <w:ins w:id="1342" w:author="Nokia" w:date="2024-05-10T18:46:00Z">
              <w:r w:rsidRPr="00E56099">
                <w:rPr>
                  <w:rFonts w:ascii="Arial" w:hAnsi="Arial" w:cs="v4.2.0"/>
                  <w:sz w:val="18"/>
                  <w:lang w:eastAsia="en-GB"/>
                </w:rPr>
                <w:t>-12.12</w:t>
              </w:r>
            </w:ins>
          </w:p>
        </w:tc>
      </w:tr>
      <w:tr w:rsidR="00CE7303" w:rsidRPr="00E56099" w14:paraId="71DB0A8B" w14:textId="77777777" w:rsidTr="005D5552">
        <w:trPr>
          <w:cantSplit/>
          <w:trHeight w:val="187"/>
          <w:jc w:val="center"/>
          <w:ins w:id="1343"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7FE5C58B" w14:textId="77777777" w:rsidR="00CE7303" w:rsidRPr="00E56099" w:rsidRDefault="00CE7303" w:rsidP="005D5552">
            <w:pPr>
              <w:keepNext/>
              <w:keepLines/>
              <w:overflowPunct w:val="0"/>
              <w:autoSpaceDE w:val="0"/>
              <w:autoSpaceDN w:val="0"/>
              <w:adjustRightInd w:val="0"/>
              <w:spacing w:after="0"/>
              <w:textAlignment w:val="baseline"/>
              <w:rPr>
                <w:ins w:id="1344" w:author="Nokia" w:date="2024-05-10T18:46:00Z"/>
                <w:rFonts w:ascii="Arial" w:hAnsi="Arial"/>
                <w:sz w:val="18"/>
                <w:lang w:eastAsia="en-GB"/>
              </w:rPr>
            </w:pPr>
            <w:ins w:id="1345" w:author="Nokia" w:date="2024-05-10T18:46:00Z">
              <w:r w:rsidRPr="00E56099">
                <w:rPr>
                  <w:rFonts w:ascii="Arial" w:hAnsi="Arial" w:hint="eastAsia"/>
                  <w:sz w:val="18"/>
                  <w:lang w:eastAsia="en-GB"/>
                </w:rPr>
                <w:t>P</w:t>
              </w:r>
              <w:r w:rsidRPr="00E56099">
                <w:rPr>
                  <w:rFonts w:ascii="Arial" w:hAnsi="Arial"/>
                  <w:sz w:val="18"/>
                  <w:lang w:eastAsia="en-GB"/>
                </w:rPr>
                <w:t xml:space="preserve">RS </w:t>
              </w:r>
              <w:r w:rsidRPr="00E56099">
                <w:rPr>
                  <w:rFonts w:ascii="Arial" w:hAnsi="Arial" w:cs="v4.2.0"/>
                  <w:noProof/>
                  <w:position w:val="-12"/>
                  <w:sz w:val="18"/>
                  <w:lang w:val="en-US" w:eastAsia="en-GB"/>
                </w:rPr>
                <w:drawing>
                  <wp:inline distT="0" distB="0" distL="0" distR="0" wp14:anchorId="23E3B6B0" wp14:editId="71E434EF">
                    <wp:extent cx="512445" cy="248285"/>
                    <wp:effectExtent l="0" t="0" r="1905" b="0"/>
                    <wp:docPr id="310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CD856F0" w14:textId="77777777" w:rsidR="00CE7303" w:rsidRPr="00E56099" w:rsidRDefault="00CE7303" w:rsidP="005D5552">
            <w:pPr>
              <w:keepNext/>
              <w:keepLines/>
              <w:overflowPunct w:val="0"/>
              <w:autoSpaceDE w:val="0"/>
              <w:autoSpaceDN w:val="0"/>
              <w:adjustRightInd w:val="0"/>
              <w:spacing w:after="0"/>
              <w:jc w:val="center"/>
              <w:textAlignment w:val="baseline"/>
              <w:rPr>
                <w:ins w:id="1346" w:author="Nokia" w:date="2024-05-10T18:46:00Z"/>
                <w:rFonts w:ascii="Arial" w:hAnsi="Arial"/>
                <w:sz w:val="18"/>
                <w:lang w:eastAsia="en-GB"/>
              </w:rPr>
            </w:pPr>
            <w:ins w:id="1347" w:author="Nokia" w:date="2024-05-10T18:46:00Z">
              <w:r w:rsidRPr="00E56099">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hideMark/>
          </w:tcPr>
          <w:p w14:paraId="028C0F55" w14:textId="77777777" w:rsidR="00CE7303" w:rsidRPr="00E56099" w:rsidRDefault="00CE7303" w:rsidP="005D5552">
            <w:pPr>
              <w:keepNext/>
              <w:keepLines/>
              <w:overflowPunct w:val="0"/>
              <w:autoSpaceDE w:val="0"/>
              <w:autoSpaceDN w:val="0"/>
              <w:adjustRightInd w:val="0"/>
              <w:spacing w:after="0"/>
              <w:jc w:val="center"/>
              <w:textAlignment w:val="baseline"/>
              <w:rPr>
                <w:ins w:id="1348" w:author="Nokia" w:date="2024-05-10T18:46:00Z"/>
                <w:rFonts w:ascii="Arial" w:hAnsi="Arial" w:cs="v4.2.0"/>
                <w:sz w:val="18"/>
                <w:lang w:eastAsia="en-GB"/>
              </w:rPr>
            </w:pPr>
            <w:ins w:id="1349" w:author="Nokia" w:date="2024-05-10T18:46:00Z">
              <w:r w:rsidRPr="00E56099">
                <w:rPr>
                  <w:rFonts w:ascii="Arial" w:hAnsi="Arial" w:cs="v4.2.0"/>
                  <w:sz w:val="18"/>
                  <w:lang w:eastAsia="en-GB"/>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234D0B2" w14:textId="77777777" w:rsidR="00CE7303" w:rsidRPr="00E56099" w:rsidRDefault="00CE7303" w:rsidP="005D5552">
            <w:pPr>
              <w:keepNext/>
              <w:keepLines/>
              <w:overflowPunct w:val="0"/>
              <w:autoSpaceDE w:val="0"/>
              <w:autoSpaceDN w:val="0"/>
              <w:adjustRightInd w:val="0"/>
              <w:spacing w:after="0"/>
              <w:jc w:val="center"/>
              <w:textAlignment w:val="baseline"/>
              <w:rPr>
                <w:ins w:id="1350" w:author="Nokia" w:date="2024-05-10T18:46:00Z"/>
                <w:rFonts w:ascii="Arial" w:hAnsi="Arial"/>
                <w:sz w:val="18"/>
                <w:lang w:eastAsia="en-GB"/>
              </w:rPr>
            </w:pPr>
            <w:ins w:id="1351" w:author="Nokia" w:date="2024-05-10T18:46:00Z">
              <w:r w:rsidRPr="00E56099">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F372BEF" w14:textId="77777777" w:rsidR="00CE7303" w:rsidRPr="00E56099" w:rsidRDefault="00CE7303" w:rsidP="005D5552">
            <w:pPr>
              <w:keepNext/>
              <w:keepLines/>
              <w:overflowPunct w:val="0"/>
              <w:autoSpaceDE w:val="0"/>
              <w:autoSpaceDN w:val="0"/>
              <w:adjustRightInd w:val="0"/>
              <w:spacing w:after="0"/>
              <w:jc w:val="center"/>
              <w:textAlignment w:val="baseline"/>
              <w:rPr>
                <w:ins w:id="1352" w:author="Nokia" w:date="2024-05-10T18:46:00Z"/>
                <w:rFonts w:ascii="Arial" w:hAnsi="Arial"/>
                <w:sz w:val="18"/>
                <w:lang w:eastAsia="en-GB"/>
              </w:rPr>
            </w:pPr>
            <w:ins w:id="1353" w:author="Nokia" w:date="2024-05-10T18:46:00Z">
              <w:r w:rsidRPr="00E56099">
                <w:rPr>
                  <w:rFonts w:ascii="Arial" w:hAnsi="Arial" w:cs="v4.2.0"/>
                  <w:sz w:val="18"/>
                  <w:lang w:eastAsia="en-GB"/>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129D568E" w14:textId="77777777" w:rsidR="00CE7303" w:rsidRPr="00E56099" w:rsidRDefault="00CE7303" w:rsidP="005D5552">
            <w:pPr>
              <w:keepNext/>
              <w:keepLines/>
              <w:overflowPunct w:val="0"/>
              <w:autoSpaceDE w:val="0"/>
              <w:autoSpaceDN w:val="0"/>
              <w:adjustRightInd w:val="0"/>
              <w:spacing w:after="0"/>
              <w:jc w:val="center"/>
              <w:textAlignment w:val="baseline"/>
              <w:rPr>
                <w:ins w:id="1354" w:author="Nokia" w:date="2024-05-10T18:46:00Z"/>
                <w:rFonts w:ascii="Arial" w:hAnsi="Arial" w:cs="v4.2.0"/>
                <w:sz w:val="18"/>
                <w:lang w:eastAsia="en-GB"/>
              </w:rPr>
            </w:pPr>
            <w:ins w:id="1355" w:author="Nokia" w:date="2024-05-10T18:46:00Z">
              <w:r w:rsidRPr="00E56099">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90E3A30" w14:textId="77777777" w:rsidR="00CE7303" w:rsidRPr="00E56099" w:rsidRDefault="00CE7303" w:rsidP="005D5552">
            <w:pPr>
              <w:keepNext/>
              <w:keepLines/>
              <w:overflowPunct w:val="0"/>
              <w:autoSpaceDE w:val="0"/>
              <w:autoSpaceDN w:val="0"/>
              <w:adjustRightInd w:val="0"/>
              <w:spacing w:after="0"/>
              <w:jc w:val="center"/>
              <w:textAlignment w:val="baseline"/>
              <w:rPr>
                <w:ins w:id="1356" w:author="Nokia" w:date="2024-05-10T18:46:00Z"/>
                <w:rFonts w:ascii="Arial" w:hAnsi="Arial" w:cs="v4.2.0"/>
                <w:sz w:val="18"/>
                <w:lang w:eastAsia="en-GB"/>
              </w:rPr>
            </w:pPr>
            <w:ins w:id="1357" w:author="Nokia" w:date="2024-05-10T18:46:00Z">
              <w:r w:rsidRPr="00E56099">
                <w:rPr>
                  <w:rFonts w:ascii="Arial" w:hAnsi="Arial" w:cs="v4.2.0"/>
                  <w:sz w:val="18"/>
                  <w:lang w:eastAsia="en-GB"/>
                </w:rPr>
                <w:t>-10</w:t>
              </w:r>
            </w:ins>
          </w:p>
        </w:tc>
      </w:tr>
      <w:tr w:rsidR="00CE7303" w:rsidRPr="00E56099" w14:paraId="34819002" w14:textId="77777777" w:rsidTr="005D5552">
        <w:trPr>
          <w:cantSplit/>
          <w:trHeight w:val="187"/>
          <w:jc w:val="center"/>
          <w:ins w:id="1358"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7B305ECB" w14:textId="77777777" w:rsidR="00CE7303" w:rsidRPr="00E56099" w:rsidRDefault="00CE7303" w:rsidP="005D5552">
            <w:pPr>
              <w:keepNext/>
              <w:keepLines/>
              <w:overflowPunct w:val="0"/>
              <w:autoSpaceDE w:val="0"/>
              <w:autoSpaceDN w:val="0"/>
              <w:adjustRightInd w:val="0"/>
              <w:spacing w:after="0"/>
              <w:textAlignment w:val="baseline"/>
              <w:rPr>
                <w:ins w:id="1359" w:author="Nokia" w:date="2024-05-10T18:46:00Z"/>
                <w:rFonts w:ascii="Arial" w:hAnsi="Arial"/>
                <w:sz w:val="18"/>
                <w:lang w:eastAsia="en-GB"/>
              </w:rPr>
            </w:pPr>
            <w:ins w:id="1360" w:author="Nokia" w:date="2024-05-10T18:46:00Z">
              <w:r w:rsidRPr="00E56099">
                <w:rPr>
                  <w:rFonts w:ascii="Arial" w:hAnsi="Arial" w:cs="v4.2.0" w:hint="eastAsia"/>
                  <w:sz w:val="18"/>
                  <w:lang w:eastAsia="en-GB"/>
                </w:rPr>
                <w:t>PRP</w:t>
              </w:r>
              <w:r w:rsidRPr="00E56099">
                <w:rPr>
                  <w:rFonts w:ascii="Arial" w:hAnsi="Arial"/>
                  <w:sz w:val="18"/>
                  <w:vertAlign w:val="superscript"/>
                  <w:lang w:eastAsia="en-GB"/>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09B18BF5" w14:textId="77777777" w:rsidR="00CE7303" w:rsidRPr="00E56099" w:rsidRDefault="00CE7303" w:rsidP="005D5552">
            <w:pPr>
              <w:keepNext/>
              <w:keepLines/>
              <w:overflowPunct w:val="0"/>
              <w:autoSpaceDE w:val="0"/>
              <w:autoSpaceDN w:val="0"/>
              <w:adjustRightInd w:val="0"/>
              <w:spacing w:after="0"/>
              <w:jc w:val="center"/>
              <w:textAlignment w:val="baseline"/>
              <w:rPr>
                <w:ins w:id="1361" w:author="Nokia" w:date="2024-05-10T18:46:00Z"/>
                <w:rFonts w:ascii="Arial" w:hAnsi="Arial"/>
                <w:sz w:val="18"/>
                <w:lang w:eastAsia="en-GB"/>
              </w:rPr>
            </w:pPr>
            <w:ins w:id="1362" w:author="Nokia" w:date="2024-05-10T18:46:00Z">
              <w:r w:rsidRPr="00E56099">
                <w:rPr>
                  <w:rFonts w:ascii="Arial" w:hAnsi="Arial" w:cs="v4.2.0"/>
                  <w:sz w:val="18"/>
                  <w:lang w:eastAsia="en-GB"/>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7B52F35E" w14:textId="77777777" w:rsidR="00CE7303" w:rsidRPr="00E56099" w:rsidRDefault="00CE7303" w:rsidP="005D5552">
            <w:pPr>
              <w:keepNext/>
              <w:keepLines/>
              <w:overflowPunct w:val="0"/>
              <w:autoSpaceDE w:val="0"/>
              <w:autoSpaceDN w:val="0"/>
              <w:adjustRightInd w:val="0"/>
              <w:spacing w:after="0"/>
              <w:jc w:val="center"/>
              <w:textAlignment w:val="baseline"/>
              <w:rPr>
                <w:ins w:id="1363" w:author="Nokia" w:date="2024-05-10T18:46:00Z"/>
                <w:rFonts w:ascii="Arial" w:hAnsi="Arial" w:cs="v4.2.0"/>
                <w:sz w:val="18"/>
                <w:lang w:eastAsia="en-GB"/>
              </w:rPr>
            </w:pPr>
            <w:ins w:id="1364" w:author="Nokia" w:date="2024-05-10T18:46:00Z">
              <w:r w:rsidRPr="00E56099">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384F5449" w14:textId="77777777" w:rsidR="00CE7303" w:rsidRPr="00E56099" w:rsidRDefault="00CE7303" w:rsidP="005D5552">
            <w:pPr>
              <w:keepNext/>
              <w:keepLines/>
              <w:overflowPunct w:val="0"/>
              <w:autoSpaceDE w:val="0"/>
              <w:autoSpaceDN w:val="0"/>
              <w:adjustRightInd w:val="0"/>
              <w:spacing w:after="0"/>
              <w:jc w:val="center"/>
              <w:textAlignment w:val="baseline"/>
              <w:rPr>
                <w:ins w:id="1365" w:author="Nokia" w:date="2024-05-10T18:46:00Z"/>
                <w:rFonts w:ascii="Arial" w:hAnsi="Arial"/>
                <w:sz w:val="18"/>
                <w:lang w:eastAsia="en-GB"/>
              </w:rPr>
            </w:pPr>
            <w:ins w:id="1366" w:author="Nokia" w:date="2024-05-10T18:46:00Z">
              <w:r w:rsidRPr="00E56099">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661472A" w14:textId="77777777" w:rsidR="00CE7303" w:rsidRPr="00E56099" w:rsidRDefault="00CE7303" w:rsidP="005D5552">
            <w:pPr>
              <w:keepNext/>
              <w:keepLines/>
              <w:overflowPunct w:val="0"/>
              <w:autoSpaceDE w:val="0"/>
              <w:autoSpaceDN w:val="0"/>
              <w:adjustRightInd w:val="0"/>
              <w:spacing w:after="0"/>
              <w:jc w:val="center"/>
              <w:textAlignment w:val="baseline"/>
              <w:rPr>
                <w:ins w:id="1367" w:author="Nokia" w:date="2024-05-10T18:46:00Z"/>
                <w:rFonts w:ascii="Arial" w:hAnsi="Arial"/>
                <w:sz w:val="18"/>
                <w:lang w:eastAsia="en-GB"/>
              </w:rPr>
            </w:pPr>
            <w:ins w:id="1368" w:author="Nokia" w:date="2024-05-10T18:46:00Z">
              <w:r w:rsidRPr="00E56099">
                <w:rPr>
                  <w:rFonts w:ascii="Arial" w:hAnsi="Arial" w:cs="v4.2.0"/>
                  <w:sz w:val="18"/>
                  <w:lang w:eastAsia="en-GB"/>
                </w:rPr>
                <w:t>-91</w:t>
              </w:r>
            </w:ins>
          </w:p>
        </w:tc>
        <w:tc>
          <w:tcPr>
            <w:tcW w:w="921" w:type="dxa"/>
            <w:tcBorders>
              <w:top w:val="single" w:sz="4" w:space="0" w:color="auto"/>
              <w:left w:val="single" w:sz="4" w:space="0" w:color="auto"/>
              <w:bottom w:val="single" w:sz="4" w:space="0" w:color="auto"/>
              <w:right w:val="single" w:sz="4" w:space="0" w:color="auto"/>
            </w:tcBorders>
            <w:hideMark/>
          </w:tcPr>
          <w:p w14:paraId="6CF3FD82" w14:textId="77777777" w:rsidR="00CE7303" w:rsidRPr="00E56099" w:rsidRDefault="00CE7303" w:rsidP="005D5552">
            <w:pPr>
              <w:keepNext/>
              <w:keepLines/>
              <w:overflowPunct w:val="0"/>
              <w:autoSpaceDE w:val="0"/>
              <w:autoSpaceDN w:val="0"/>
              <w:adjustRightInd w:val="0"/>
              <w:spacing w:after="0"/>
              <w:jc w:val="center"/>
              <w:textAlignment w:val="baseline"/>
              <w:rPr>
                <w:ins w:id="1369" w:author="Nokia" w:date="2024-05-10T18:46:00Z"/>
                <w:rFonts w:ascii="Arial" w:hAnsi="Arial" w:cs="v4.2.0"/>
                <w:sz w:val="18"/>
                <w:lang w:eastAsia="en-GB"/>
              </w:rPr>
            </w:pPr>
            <w:ins w:id="1370" w:author="Nokia" w:date="2024-05-10T18:46:00Z">
              <w:r w:rsidRPr="00E56099">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751499A" w14:textId="77777777" w:rsidR="00CE7303" w:rsidRPr="00E56099" w:rsidRDefault="00CE7303" w:rsidP="005D5552">
            <w:pPr>
              <w:keepNext/>
              <w:keepLines/>
              <w:overflowPunct w:val="0"/>
              <w:autoSpaceDE w:val="0"/>
              <w:autoSpaceDN w:val="0"/>
              <w:adjustRightInd w:val="0"/>
              <w:spacing w:after="0"/>
              <w:jc w:val="center"/>
              <w:textAlignment w:val="baseline"/>
              <w:rPr>
                <w:ins w:id="1371" w:author="Nokia" w:date="2024-05-10T18:46:00Z"/>
                <w:rFonts w:ascii="Arial" w:hAnsi="Arial" w:cs="v4.2.0"/>
                <w:sz w:val="18"/>
                <w:lang w:eastAsia="en-GB"/>
              </w:rPr>
            </w:pPr>
            <w:ins w:id="1372" w:author="Nokia" w:date="2024-05-10T18:46:00Z">
              <w:r w:rsidRPr="00E56099">
                <w:rPr>
                  <w:rFonts w:ascii="Arial" w:hAnsi="Arial" w:cs="v4.2.0"/>
                  <w:sz w:val="18"/>
                  <w:lang w:eastAsia="en-GB"/>
                </w:rPr>
                <w:t>-99</w:t>
              </w:r>
            </w:ins>
          </w:p>
        </w:tc>
      </w:tr>
      <w:tr w:rsidR="00CE7303" w:rsidRPr="00E56099" w14:paraId="08B4A1FE" w14:textId="77777777" w:rsidTr="005D5552">
        <w:trPr>
          <w:cantSplit/>
          <w:trHeight w:val="187"/>
          <w:jc w:val="center"/>
          <w:ins w:id="1373"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97E6841" w14:textId="77777777" w:rsidR="00CE7303" w:rsidRPr="00E56099" w:rsidRDefault="00CE7303" w:rsidP="005D5552">
            <w:pPr>
              <w:keepNext/>
              <w:keepLines/>
              <w:overflowPunct w:val="0"/>
              <w:autoSpaceDE w:val="0"/>
              <w:autoSpaceDN w:val="0"/>
              <w:adjustRightInd w:val="0"/>
              <w:spacing w:after="0"/>
              <w:textAlignment w:val="baseline"/>
              <w:rPr>
                <w:ins w:id="1374" w:author="Nokia" w:date="2024-05-10T18:46:00Z"/>
                <w:rFonts w:ascii="Arial" w:hAnsi="Arial" w:cs="v4.2.0"/>
                <w:sz w:val="18"/>
                <w:lang w:eastAsia="en-GB"/>
              </w:rPr>
            </w:pPr>
            <w:ins w:id="1375" w:author="Nokia" w:date="2024-05-10T18:46:00Z">
              <w:r w:rsidRPr="00E56099">
                <w:rPr>
                  <w:rFonts w:ascii="Arial" w:hAnsi="Arial" w:cs="v4.2.0"/>
                  <w:sz w:val="18"/>
                  <w:lang w:eastAsia="en-GB"/>
                </w:rPr>
                <w:t>Io</w:t>
              </w:r>
            </w:ins>
          </w:p>
        </w:tc>
        <w:tc>
          <w:tcPr>
            <w:tcW w:w="1418" w:type="dxa"/>
            <w:tcBorders>
              <w:top w:val="single" w:sz="4" w:space="0" w:color="auto"/>
              <w:left w:val="single" w:sz="4" w:space="0" w:color="auto"/>
              <w:bottom w:val="single" w:sz="4" w:space="0" w:color="auto"/>
              <w:right w:val="single" w:sz="4" w:space="0" w:color="auto"/>
            </w:tcBorders>
            <w:hideMark/>
          </w:tcPr>
          <w:p w14:paraId="3172630D" w14:textId="77777777" w:rsidR="00CE7303" w:rsidRPr="00E56099" w:rsidRDefault="00CE7303" w:rsidP="005D5552">
            <w:pPr>
              <w:keepNext/>
              <w:keepLines/>
              <w:overflowPunct w:val="0"/>
              <w:autoSpaceDE w:val="0"/>
              <w:autoSpaceDN w:val="0"/>
              <w:adjustRightInd w:val="0"/>
              <w:spacing w:after="0"/>
              <w:jc w:val="center"/>
              <w:textAlignment w:val="baseline"/>
              <w:rPr>
                <w:ins w:id="1376" w:author="Nokia" w:date="2024-05-10T18:46:00Z"/>
                <w:rFonts w:ascii="Arial" w:hAnsi="Arial" w:cs="v4.2.0"/>
                <w:sz w:val="18"/>
                <w:lang w:eastAsia="en-GB"/>
              </w:rPr>
            </w:pPr>
            <w:ins w:id="1377" w:author="Nokia" w:date="2024-05-10T18:46:00Z">
              <w:r w:rsidRPr="00E56099">
                <w:rPr>
                  <w:rFonts w:ascii="Arial" w:hAnsi="Arial" w:cs="v4.2.0"/>
                  <w:sz w:val="18"/>
                  <w:lang w:eastAsia="en-GB"/>
                </w:rPr>
                <w:t>dBm/</w:t>
              </w:r>
              <w:r w:rsidRPr="00E56099">
                <w:rPr>
                  <w:rFonts w:ascii="Arial" w:hAnsi="Arial"/>
                  <w:sz w:val="18"/>
                  <w:lang w:eastAsia="en-GB"/>
                </w:rPr>
                <w:t>190.08 MHz</w:t>
              </w:r>
            </w:ins>
          </w:p>
        </w:tc>
        <w:tc>
          <w:tcPr>
            <w:tcW w:w="1389" w:type="dxa"/>
            <w:tcBorders>
              <w:top w:val="single" w:sz="4" w:space="0" w:color="auto"/>
              <w:left w:val="single" w:sz="4" w:space="0" w:color="auto"/>
              <w:bottom w:val="single" w:sz="4" w:space="0" w:color="auto"/>
              <w:right w:val="single" w:sz="4" w:space="0" w:color="auto"/>
            </w:tcBorders>
            <w:hideMark/>
          </w:tcPr>
          <w:p w14:paraId="0C4EB09C" w14:textId="77777777" w:rsidR="00CE7303" w:rsidRPr="00E56099" w:rsidRDefault="00CE7303" w:rsidP="005D5552">
            <w:pPr>
              <w:keepNext/>
              <w:keepLines/>
              <w:overflowPunct w:val="0"/>
              <w:autoSpaceDE w:val="0"/>
              <w:autoSpaceDN w:val="0"/>
              <w:adjustRightInd w:val="0"/>
              <w:spacing w:after="0"/>
              <w:jc w:val="center"/>
              <w:textAlignment w:val="baseline"/>
              <w:rPr>
                <w:ins w:id="1378" w:author="Nokia" w:date="2024-05-10T18:46:00Z"/>
                <w:rFonts w:ascii="Arial" w:hAnsi="Arial" w:cs="v4.2.0"/>
                <w:sz w:val="18"/>
                <w:lang w:eastAsia="en-GB"/>
              </w:rPr>
            </w:pPr>
            <w:ins w:id="1379" w:author="Nokia" w:date="2024-05-10T18:46:00Z">
              <w:r w:rsidRPr="00E56099">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41D9FDB4" w14:textId="77777777" w:rsidR="00CE7303" w:rsidRPr="00E56099" w:rsidRDefault="00CE7303" w:rsidP="005D5552">
            <w:pPr>
              <w:keepNext/>
              <w:keepLines/>
              <w:overflowPunct w:val="0"/>
              <w:autoSpaceDE w:val="0"/>
              <w:autoSpaceDN w:val="0"/>
              <w:adjustRightInd w:val="0"/>
              <w:spacing w:after="0"/>
              <w:jc w:val="center"/>
              <w:textAlignment w:val="baseline"/>
              <w:rPr>
                <w:ins w:id="1380" w:author="Nokia" w:date="2024-05-10T18:46:00Z"/>
                <w:rFonts w:ascii="Arial" w:hAnsi="Arial"/>
                <w:sz w:val="18"/>
                <w:lang w:eastAsia="en-GB"/>
              </w:rPr>
            </w:pPr>
            <w:ins w:id="1381" w:author="Nokia" w:date="2024-05-10T18:46:00Z">
              <w:r w:rsidRPr="00E56099">
                <w:rPr>
                  <w:rFonts w:ascii="Arial" w:hAnsi="Arial"/>
                  <w:sz w:val="18"/>
                  <w:lang w:eastAsia="en-GB"/>
                </w:rPr>
                <w:t>N/A</w:t>
              </w:r>
            </w:ins>
          </w:p>
        </w:tc>
        <w:tc>
          <w:tcPr>
            <w:tcW w:w="851" w:type="dxa"/>
            <w:tcBorders>
              <w:top w:val="single" w:sz="4" w:space="0" w:color="auto"/>
              <w:left w:val="single" w:sz="4" w:space="0" w:color="auto"/>
              <w:bottom w:val="single" w:sz="4" w:space="0" w:color="auto"/>
              <w:right w:val="single" w:sz="4" w:space="0" w:color="auto"/>
            </w:tcBorders>
            <w:hideMark/>
          </w:tcPr>
          <w:p w14:paraId="62E6C299" w14:textId="77777777" w:rsidR="00CE7303" w:rsidRPr="00E56099" w:rsidRDefault="00CE7303" w:rsidP="005D5552">
            <w:pPr>
              <w:keepNext/>
              <w:keepLines/>
              <w:overflowPunct w:val="0"/>
              <w:autoSpaceDE w:val="0"/>
              <w:autoSpaceDN w:val="0"/>
              <w:adjustRightInd w:val="0"/>
              <w:spacing w:after="0"/>
              <w:jc w:val="center"/>
              <w:textAlignment w:val="baseline"/>
              <w:rPr>
                <w:ins w:id="1382" w:author="Nokia" w:date="2024-05-10T18:46:00Z"/>
                <w:rFonts w:ascii="Arial" w:hAnsi="Arial"/>
                <w:sz w:val="18"/>
                <w:lang w:eastAsia="en-GB"/>
              </w:rPr>
            </w:pPr>
            <w:ins w:id="1383" w:author="Nokia" w:date="2024-05-10T18:46:00Z">
              <w:r w:rsidRPr="00E56099">
                <w:rPr>
                  <w:rFonts w:ascii="Arial" w:hAnsi="Arial"/>
                  <w:sz w:val="18"/>
                  <w:lang w:eastAsia="en-GB"/>
                </w:rPr>
                <w:t>-54.6</w:t>
              </w:r>
              <w:r w:rsidRPr="00E56099">
                <w:rPr>
                  <w:rFonts w:ascii="Arial" w:hAnsi="Arial" w:hint="eastAsia"/>
                  <w:sz w:val="18"/>
                  <w:lang w:eastAsia="zh-CN"/>
                </w:rPr>
                <w:t>2</w:t>
              </w:r>
            </w:ins>
          </w:p>
        </w:tc>
        <w:tc>
          <w:tcPr>
            <w:tcW w:w="921" w:type="dxa"/>
            <w:tcBorders>
              <w:top w:val="single" w:sz="4" w:space="0" w:color="auto"/>
              <w:left w:val="single" w:sz="4" w:space="0" w:color="auto"/>
              <w:bottom w:val="single" w:sz="4" w:space="0" w:color="auto"/>
              <w:right w:val="single" w:sz="4" w:space="0" w:color="auto"/>
            </w:tcBorders>
          </w:tcPr>
          <w:p w14:paraId="49C44A1D" w14:textId="77777777" w:rsidR="00CE7303" w:rsidRPr="00E56099" w:rsidRDefault="00CE7303" w:rsidP="005D5552">
            <w:pPr>
              <w:keepNext/>
              <w:keepLines/>
              <w:overflowPunct w:val="0"/>
              <w:autoSpaceDE w:val="0"/>
              <w:autoSpaceDN w:val="0"/>
              <w:adjustRightInd w:val="0"/>
              <w:spacing w:after="0"/>
              <w:jc w:val="center"/>
              <w:textAlignment w:val="baseline"/>
              <w:rPr>
                <w:ins w:id="1384" w:author="Nokia" w:date="2024-05-10T18:46:00Z"/>
                <w:rFonts w:ascii="Arial" w:hAnsi="Arial"/>
                <w:sz w:val="18"/>
                <w:lang w:eastAsia="en-GB"/>
              </w:rPr>
            </w:pPr>
            <w:ins w:id="1385" w:author="Nokia" w:date="2024-05-10T18:46:00Z">
              <w:r w:rsidRPr="00E56099">
                <w:rPr>
                  <w:rFonts w:ascii="Arial" w:hAnsi="Arial"/>
                  <w:sz w:val="18"/>
                  <w:lang w:eastAsia="en-GB"/>
                </w:rPr>
                <w:t>N/A</w:t>
              </w:r>
            </w:ins>
          </w:p>
        </w:tc>
        <w:tc>
          <w:tcPr>
            <w:tcW w:w="921" w:type="dxa"/>
            <w:tcBorders>
              <w:top w:val="single" w:sz="4" w:space="0" w:color="auto"/>
              <w:left w:val="single" w:sz="4" w:space="0" w:color="auto"/>
              <w:bottom w:val="single" w:sz="4" w:space="0" w:color="auto"/>
              <w:right w:val="single" w:sz="4" w:space="0" w:color="auto"/>
            </w:tcBorders>
            <w:hideMark/>
          </w:tcPr>
          <w:p w14:paraId="0A5C0EE8" w14:textId="77777777" w:rsidR="00CE7303" w:rsidRPr="00E56099" w:rsidRDefault="00CE7303" w:rsidP="005D5552">
            <w:pPr>
              <w:keepNext/>
              <w:keepLines/>
              <w:overflowPunct w:val="0"/>
              <w:autoSpaceDE w:val="0"/>
              <w:autoSpaceDN w:val="0"/>
              <w:adjustRightInd w:val="0"/>
              <w:spacing w:after="0"/>
              <w:jc w:val="center"/>
              <w:textAlignment w:val="baseline"/>
              <w:rPr>
                <w:ins w:id="1386" w:author="Nokia" w:date="2024-05-10T18:46:00Z"/>
                <w:rFonts w:ascii="Arial" w:hAnsi="Arial"/>
                <w:sz w:val="18"/>
                <w:lang w:eastAsia="en-GB"/>
              </w:rPr>
            </w:pPr>
            <w:ins w:id="1387" w:author="Nokia" w:date="2024-05-10T18:46:00Z">
              <w:r w:rsidRPr="00E56099">
                <w:rPr>
                  <w:rFonts w:ascii="Arial" w:hAnsi="Arial"/>
                  <w:sz w:val="18"/>
                  <w:lang w:eastAsia="en-GB"/>
                </w:rPr>
                <w:t>-54.6</w:t>
              </w:r>
              <w:r w:rsidRPr="00E56099">
                <w:rPr>
                  <w:rFonts w:ascii="Arial" w:hAnsi="Arial" w:hint="eastAsia"/>
                  <w:sz w:val="18"/>
                  <w:lang w:eastAsia="zh-CN"/>
                </w:rPr>
                <w:t>2</w:t>
              </w:r>
            </w:ins>
          </w:p>
        </w:tc>
      </w:tr>
      <w:tr w:rsidR="00CE7303" w:rsidRPr="00E56099" w14:paraId="7C543A6B" w14:textId="77777777" w:rsidTr="005D5552">
        <w:trPr>
          <w:cantSplit/>
          <w:trHeight w:val="187"/>
          <w:jc w:val="center"/>
          <w:ins w:id="1388"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14B73A3C" w14:textId="77777777" w:rsidR="00CE7303" w:rsidRPr="00E56099" w:rsidRDefault="00CE7303" w:rsidP="005D5552">
            <w:pPr>
              <w:keepNext/>
              <w:keepLines/>
              <w:overflowPunct w:val="0"/>
              <w:autoSpaceDE w:val="0"/>
              <w:autoSpaceDN w:val="0"/>
              <w:adjustRightInd w:val="0"/>
              <w:spacing w:after="0"/>
              <w:textAlignment w:val="baseline"/>
              <w:rPr>
                <w:ins w:id="1389" w:author="Nokia" w:date="2024-05-10T18:46:00Z"/>
                <w:rFonts w:ascii="Arial" w:hAnsi="Arial"/>
                <w:sz w:val="18"/>
                <w:lang w:eastAsia="en-GB"/>
              </w:rPr>
            </w:pPr>
            <w:ins w:id="1390" w:author="Nokia" w:date="2024-05-10T18:46:00Z">
              <w:r w:rsidRPr="00E56099">
                <w:rPr>
                  <w:rFonts w:ascii="Arial" w:hAnsi="Arial" w:cs="v4.2.0"/>
                  <w:sz w:val="18"/>
                  <w:lang w:eastAsia="en-GB"/>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441C2AC" w14:textId="77777777" w:rsidR="00CE7303" w:rsidRPr="00E56099" w:rsidRDefault="00CE7303" w:rsidP="005D5552">
            <w:pPr>
              <w:keepNext/>
              <w:keepLines/>
              <w:overflowPunct w:val="0"/>
              <w:autoSpaceDE w:val="0"/>
              <w:autoSpaceDN w:val="0"/>
              <w:adjustRightInd w:val="0"/>
              <w:spacing w:after="0"/>
              <w:jc w:val="center"/>
              <w:textAlignment w:val="baseline"/>
              <w:rPr>
                <w:ins w:id="1391"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9D62722" w14:textId="77777777" w:rsidR="00CE7303" w:rsidRPr="00E56099" w:rsidRDefault="00CE7303" w:rsidP="005D5552">
            <w:pPr>
              <w:keepNext/>
              <w:keepLines/>
              <w:overflowPunct w:val="0"/>
              <w:autoSpaceDE w:val="0"/>
              <w:autoSpaceDN w:val="0"/>
              <w:adjustRightInd w:val="0"/>
              <w:spacing w:after="0"/>
              <w:jc w:val="center"/>
              <w:textAlignment w:val="baseline"/>
              <w:rPr>
                <w:ins w:id="1392" w:author="Nokia" w:date="2024-05-10T18:46:00Z"/>
                <w:rFonts w:ascii="Arial" w:hAnsi="Arial" w:cs="v4.2.0"/>
                <w:sz w:val="18"/>
                <w:lang w:eastAsia="en-GB"/>
              </w:rPr>
            </w:pPr>
            <w:ins w:id="1393" w:author="Nokia" w:date="2024-05-10T18:46:00Z">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7A83DB6" w14:textId="77777777" w:rsidR="00CE7303" w:rsidRPr="00E56099" w:rsidRDefault="00CE7303" w:rsidP="005D5552">
            <w:pPr>
              <w:keepNext/>
              <w:keepLines/>
              <w:overflowPunct w:val="0"/>
              <w:autoSpaceDE w:val="0"/>
              <w:autoSpaceDN w:val="0"/>
              <w:adjustRightInd w:val="0"/>
              <w:spacing w:after="0"/>
              <w:jc w:val="center"/>
              <w:textAlignment w:val="baseline"/>
              <w:rPr>
                <w:ins w:id="1394" w:author="Nokia" w:date="2024-05-10T18:46:00Z"/>
                <w:rFonts w:ascii="Arial" w:hAnsi="Arial" w:cs="v4.2.0"/>
                <w:sz w:val="18"/>
                <w:lang w:eastAsia="en-GB"/>
              </w:rPr>
            </w:pPr>
            <w:ins w:id="1395" w:author="Nokia" w:date="2024-05-10T18:46:00Z">
              <w:r w:rsidRPr="00E56099">
                <w:rPr>
                  <w:rFonts w:ascii="Arial" w:hAnsi="Arial" w:cs="v4.2.0"/>
                  <w:sz w:val="18"/>
                  <w:lang w:eastAsia="en-GB"/>
                </w:rPr>
                <w:t>AWGN</w:t>
              </w:r>
            </w:ins>
          </w:p>
        </w:tc>
      </w:tr>
      <w:tr w:rsidR="00CE7303" w:rsidRPr="00E56099" w14:paraId="294D7814" w14:textId="77777777" w:rsidTr="005D5552">
        <w:trPr>
          <w:cantSplit/>
          <w:trHeight w:val="187"/>
          <w:jc w:val="center"/>
          <w:ins w:id="1396" w:author="Nokia" w:date="2024-05-10T18:46:00Z"/>
        </w:trPr>
        <w:tc>
          <w:tcPr>
            <w:tcW w:w="8613" w:type="dxa"/>
            <w:gridSpan w:val="7"/>
            <w:tcBorders>
              <w:top w:val="single" w:sz="4" w:space="0" w:color="auto"/>
              <w:left w:val="single" w:sz="4" w:space="0" w:color="auto"/>
              <w:bottom w:val="single" w:sz="4" w:space="0" w:color="auto"/>
              <w:right w:val="single" w:sz="4" w:space="0" w:color="auto"/>
            </w:tcBorders>
            <w:hideMark/>
          </w:tcPr>
          <w:p w14:paraId="465209C4" w14:textId="5C6D5782" w:rsidR="00CE7303" w:rsidRPr="00546ACA" w:rsidRDefault="00CE7303" w:rsidP="00CF6B70">
            <w:pPr>
              <w:keepNext/>
              <w:keepLines/>
              <w:overflowPunct w:val="0"/>
              <w:autoSpaceDE w:val="0"/>
              <w:autoSpaceDN w:val="0"/>
              <w:adjustRightInd w:val="0"/>
              <w:spacing w:after="0"/>
              <w:ind w:left="851" w:hanging="851"/>
              <w:textAlignment w:val="baseline"/>
              <w:rPr>
                <w:ins w:id="1397" w:author="Nokia" w:date="2024-05-10T18:46:00Z"/>
              </w:rPr>
            </w:pPr>
            <w:ins w:id="1398" w:author="Nokia" w:date="2024-05-10T18:46:00Z">
              <w:r w:rsidRPr="00E56099">
                <w:rPr>
                  <w:rFonts w:ascii="Arial" w:hAnsi="Arial"/>
                  <w:sz w:val="18"/>
                  <w:lang w:eastAsia="en-GB"/>
                </w:rPr>
                <w:lastRenderedPageBreak/>
                <w:t>Note 1</w:t>
              </w:r>
              <w:r w:rsidRPr="00546ACA">
                <w:rPr>
                  <w:rFonts w:ascii="Arial" w:hAnsi="Arial"/>
                  <w:sz w:val="18"/>
                  <w:lang w:eastAsia="en-GB"/>
                </w:rPr>
                <w:t>:</w:t>
              </w:r>
              <w:r w:rsidRPr="00546ACA">
                <w:rPr>
                  <w:rFonts w:ascii="Arial" w:hAnsi="Arial"/>
                  <w:sz w:val="18"/>
                  <w:lang w:eastAsia="en-GB"/>
                </w:rPr>
                <w:tab/>
              </w:r>
            </w:ins>
            <w:ins w:id="1399" w:author="Nokia" w:date="2024-07-31T19:05:00Z" w16du:dateUtc="2024-07-31T17:05:00Z">
              <w:r w:rsidR="00E248EE" w:rsidRPr="00546ACA">
                <w:rPr>
                  <w:rFonts w:ascii="Arial" w:hAnsi="Arial" w:cs="Arial"/>
                  <w:sz w:val="18"/>
                  <w:szCs w:val="18"/>
                </w:rPr>
                <w:t xml:space="preserve">OCNG shall be used such that both cells are fully </w:t>
              </w:r>
              <w:proofErr w:type="gramStart"/>
              <w:r w:rsidR="00E248EE" w:rsidRPr="00546ACA">
                <w:rPr>
                  <w:rFonts w:ascii="Arial" w:hAnsi="Arial" w:cs="Arial"/>
                  <w:sz w:val="18"/>
                  <w:szCs w:val="18"/>
                </w:rPr>
                <w:t>allocated</w:t>
              </w:r>
              <w:proofErr w:type="gramEnd"/>
              <w:r w:rsidR="00E248EE" w:rsidRPr="00546ACA">
                <w:rPr>
                  <w:rFonts w:ascii="Arial" w:hAnsi="Arial" w:cs="Arial"/>
                  <w:sz w:val="18"/>
                  <w:szCs w:val="18"/>
                </w:rPr>
                <w:t xml:space="preserve"> and a constant total transmitted power spectral density is achieved for all OFDM symbols.</w:t>
              </w:r>
            </w:ins>
          </w:p>
          <w:p w14:paraId="544D7773" w14:textId="77777777" w:rsidR="00CE7303" w:rsidRPr="00546ACA" w:rsidRDefault="00CE7303" w:rsidP="005D5552">
            <w:pPr>
              <w:keepNext/>
              <w:keepLines/>
              <w:overflowPunct w:val="0"/>
              <w:autoSpaceDE w:val="0"/>
              <w:autoSpaceDN w:val="0"/>
              <w:adjustRightInd w:val="0"/>
              <w:spacing w:after="0"/>
              <w:ind w:left="851" w:hanging="851"/>
              <w:textAlignment w:val="baseline"/>
              <w:rPr>
                <w:ins w:id="1400" w:author="Nokia" w:date="2024-05-10T18:46:00Z"/>
                <w:rFonts w:ascii="Arial" w:hAnsi="Arial"/>
                <w:sz w:val="18"/>
                <w:lang w:eastAsia="en-GB"/>
              </w:rPr>
            </w:pPr>
            <w:ins w:id="1401" w:author="Nokia" w:date="2024-05-10T18:46:00Z">
              <w:r w:rsidRPr="00546ACA">
                <w:rPr>
                  <w:rFonts w:ascii="Arial" w:hAnsi="Arial"/>
                  <w:sz w:val="18"/>
                  <w:lang w:eastAsia="en-GB"/>
                </w:rPr>
                <w:t>Note 2:</w:t>
              </w:r>
              <w:r w:rsidRPr="00546ACA">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546ACA">
                <w:rPr>
                  <w:rFonts w:ascii="Arial" w:hAnsi="Arial" w:cs="v4.2.0"/>
                  <w:noProof/>
                  <w:position w:val="-12"/>
                  <w:sz w:val="18"/>
                  <w:lang w:val="en-US" w:eastAsia="zh-CN"/>
                </w:rPr>
                <w:drawing>
                  <wp:inline distT="0" distB="0" distL="0" distR="0" wp14:anchorId="5ACFB21A" wp14:editId="6CF08442">
                    <wp:extent cx="259080" cy="238125"/>
                    <wp:effectExtent l="0" t="0" r="7620" b="9525"/>
                    <wp:docPr id="31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46ACA">
                <w:rPr>
                  <w:rFonts w:ascii="Arial" w:hAnsi="Arial"/>
                  <w:sz w:val="18"/>
                  <w:lang w:eastAsia="en-GB"/>
                </w:rPr>
                <w:t xml:space="preserve"> to be fulfilled.</w:t>
              </w:r>
            </w:ins>
          </w:p>
          <w:p w14:paraId="3AEC490D" w14:textId="77777777" w:rsidR="00CE7303" w:rsidRPr="00546ACA" w:rsidRDefault="00CE7303" w:rsidP="005D5552">
            <w:pPr>
              <w:keepNext/>
              <w:keepLines/>
              <w:overflowPunct w:val="0"/>
              <w:autoSpaceDE w:val="0"/>
              <w:autoSpaceDN w:val="0"/>
              <w:adjustRightInd w:val="0"/>
              <w:spacing w:after="0"/>
              <w:ind w:left="851" w:hanging="851"/>
              <w:textAlignment w:val="baseline"/>
              <w:rPr>
                <w:ins w:id="1402" w:author="Nokia" w:date="2024-05-10T18:46:00Z"/>
                <w:rFonts w:ascii="Arial" w:hAnsi="Arial"/>
                <w:sz w:val="18"/>
                <w:lang w:eastAsia="en-GB"/>
              </w:rPr>
            </w:pPr>
            <w:ins w:id="1403" w:author="Nokia" w:date="2024-05-10T18:46:00Z">
              <w:r w:rsidRPr="00546ACA">
                <w:rPr>
                  <w:rFonts w:ascii="Arial" w:hAnsi="Arial"/>
                  <w:sz w:val="18"/>
                  <w:lang w:eastAsia="en-GB"/>
                </w:rPr>
                <w:t>Note 3:</w:t>
              </w:r>
              <w:r w:rsidRPr="00546ACA">
                <w:rPr>
                  <w:rFonts w:ascii="Arial" w:hAnsi="Arial"/>
                  <w:sz w:val="18"/>
                  <w:lang w:eastAsia="en-GB"/>
                </w:rPr>
                <w:tab/>
              </w:r>
              <w:r w:rsidRPr="00546ACA">
                <w:rPr>
                  <w:rFonts w:ascii="Arial" w:hAnsi="Arial" w:hint="eastAsia"/>
                  <w:sz w:val="18"/>
                  <w:lang w:eastAsia="zh-CN"/>
                </w:rPr>
                <w:t>PRP</w:t>
              </w:r>
              <w:r w:rsidRPr="00546ACA">
                <w:rPr>
                  <w:rFonts w:ascii="Arial" w:hAnsi="Arial"/>
                  <w:sz w:val="18"/>
                  <w:lang w:eastAsia="en-GB"/>
                </w:rPr>
                <w:t xml:space="preserve"> and Io levels have been derived from other parameters for information purposes. They are not settable parameters themselves.</w:t>
              </w:r>
            </w:ins>
          </w:p>
          <w:p w14:paraId="15BB3C23" w14:textId="77777777" w:rsidR="00CE7303" w:rsidRPr="00546ACA" w:rsidRDefault="00CE7303" w:rsidP="005D5552">
            <w:pPr>
              <w:keepNext/>
              <w:keepLines/>
              <w:overflowPunct w:val="0"/>
              <w:autoSpaceDE w:val="0"/>
              <w:autoSpaceDN w:val="0"/>
              <w:adjustRightInd w:val="0"/>
              <w:spacing w:after="0"/>
              <w:ind w:left="851" w:hanging="851"/>
              <w:textAlignment w:val="baseline"/>
              <w:rPr>
                <w:ins w:id="1404" w:author="Nokia" w:date="2024-05-10T18:46:00Z"/>
                <w:rFonts w:ascii="Arial" w:hAnsi="Arial"/>
                <w:sz w:val="18"/>
                <w:lang w:eastAsia="en-GB"/>
              </w:rPr>
            </w:pPr>
            <w:ins w:id="1405" w:author="Nokia" w:date="2024-05-10T18:46:00Z">
              <w:r w:rsidRPr="00546ACA">
                <w:rPr>
                  <w:rFonts w:ascii="Arial" w:hAnsi="Arial"/>
                  <w:sz w:val="18"/>
                  <w:lang w:eastAsia="en-GB"/>
                </w:rPr>
                <w:t>Note 4:</w:t>
              </w:r>
              <w:r w:rsidRPr="00546ACA">
                <w:rPr>
                  <w:rFonts w:ascii="Arial" w:hAnsi="Arial"/>
                  <w:sz w:val="18"/>
                  <w:lang w:eastAsia="en-GB"/>
                </w:rPr>
                <w:tab/>
              </w:r>
              <w:r w:rsidRPr="00546ACA">
                <w:rPr>
                  <w:rFonts w:ascii="Arial" w:hAnsi="Arial" w:hint="eastAsia"/>
                  <w:sz w:val="18"/>
                  <w:lang w:eastAsia="zh-CN"/>
                </w:rPr>
                <w:t>PRS</w:t>
              </w:r>
              <w:r w:rsidRPr="00546ACA">
                <w:rPr>
                  <w:rFonts w:ascii="Arial" w:hAnsi="Arial"/>
                  <w:sz w:val="18"/>
                  <w:lang w:eastAsia="en-GB"/>
                </w:rPr>
                <w:t>-RSRP minimum requirements are specified assuming independent interference and noise at each receiver antenna port.</w:t>
              </w:r>
            </w:ins>
          </w:p>
          <w:p w14:paraId="4AFEB7F9" w14:textId="77777777" w:rsidR="00CE7303" w:rsidRPr="00546ACA" w:rsidRDefault="00CE7303" w:rsidP="005D5552">
            <w:pPr>
              <w:keepNext/>
              <w:keepLines/>
              <w:overflowPunct w:val="0"/>
              <w:autoSpaceDE w:val="0"/>
              <w:autoSpaceDN w:val="0"/>
              <w:adjustRightInd w:val="0"/>
              <w:spacing w:after="0"/>
              <w:ind w:left="851" w:hanging="851"/>
              <w:textAlignment w:val="baseline"/>
              <w:rPr>
                <w:ins w:id="1406" w:author="Nokia" w:date="2024-05-10T18:46:00Z"/>
                <w:rFonts w:ascii="Arial" w:hAnsi="Arial"/>
                <w:sz w:val="18"/>
                <w:lang w:eastAsia="en-GB"/>
              </w:rPr>
            </w:pPr>
            <w:ins w:id="1407" w:author="Nokia" w:date="2024-05-10T18:46:00Z">
              <w:r w:rsidRPr="00546ACA">
                <w:rPr>
                  <w:rFonts w:ascii="Arial" w:hAnsi="Arial"/>
                  <w:sz w:val="18"/>
                  <w:lang w:eastAsia="en-GB"/>
                </w:rPr>
                <w:t>Note 5:</w:t>
              </w:r>
              <w:r w:rsidRPr="00546ACA">
                <w:rPr>
                  <w:rFonts w:ascii="Arial" w:hAnsi="Arial"/>
                  <w:sz w:val="18"/>
                  <w:lang w:eastAsia="en-GB"/>
                </w:rPr>
                <w:tab/>
                <w:t xml:space="preserve">Equivalent power received by an antenna with 0 </w:t>
              </w:r>
              <w:proofErr w:type="spellStart"/>
              <w:r w:rsidRPr="00546ACA">
                <w:rPr>
                  <w:rFonts w:ascii="Arial" w:hAnsi="Arial"/>
                  <w:sz w:val="18"/>
                  <w:lang w:eastAsia="en-GB"/>
                </w:rPr>
                <w:t>dBi</w:t>
              </w:r>
              <w:proofErr w:type="spellEnd"/>
              <w:r w:rsidRPr="00546ACA">
                <w:rPr>
                  <w:rFonts w:ascii="Arial" w:hAnsi="Arial"/>
                  <w:sz w:val="18"/>
                  <w:lang w:eastAsia="en-GB"/>
                </w:rPr>
                <w:t xml:space="preserve"> gain at the centre of the quiet zone</w:t>
              </w:r>
            </w:ins>
          </w:p>
          <w:p w14:paraId="28E49A35" w14:textId="77777777" w:rsidR="00CE7303" w:rsidRPr="00546ACA" w:rsidRDefault="00CE7303" w:rsidP="005D5552">
            <w:pPr>
              <w:keepNext/>
              <w:keepLines/>
              <w:overflowPunct w:val="0"/>
              <w:autoSpaceDE w:val="0"/>
              <w:autoSpaceDN w:val="0"/>
              <w:adjustRightInd w:val="0"/>
              <w:spacing w:after="0"/>
              <w:ind w:left="851" w:hanging="851"/>
              <w:textAlignment w:val="baseline"/>
              <w:rPr>
                <w:ins w:id="1408" w:author="Nokia" w:date="2024-05-10T18:46:00Z"/>
                <w:rFonts w:ascii="Arial" w:hAnsi="Arial"/>
                <w:sz w:val="18"/>
                <w:lang w:eastAsia="en-GB"/>
              </w:rPr>
            </w:pPr>
            <w:ins w:id="1409" w:author="Nokia" w:date="2024-05-10T18:46:00Z">
              <w:r w:rsidRPr="00546ACA">
                <w:rPr>
                  <w:rFonts w:ascii="Arial" w:hAnsi="Arial"/>
                  <w:sz w:val="18"/>
                  <w:lang w:eastAsia="en-GB"/>
                </w:rPr>
                <w:t>Note 6:</w:t>
              </w:r>
              <w:r w:rsidRPr="00546ACA">
                <w:rPr>
                  <w:rFonts w:ascii="Arial" w:hAnsi="Arial"/>
                  <w:sz w:val="18"/>
                  <w:lang w:eastAsia="en-GB"/>
                </w:rPr>
                <w:tab/>
                <w:t xml:space="preserve">As observed with 0 </w:t>
              </w:r>
              <w:proofErr w:type="spellStart"/>
              <w:r w:rsidRPr="00546ACA">
                <w:rPr>
                  <w:rFonts w:ascii="Arial" w:hAnsi="Arial"/>
                  <w:sz w:val="18"/>
                  <w:lang w:eastAsia="en-GB"/>
                </w:rPr>
                <w:t>dBi</w:t>
              </w:r>
              <w:proofErr w:type="spellEnd"/>
              <w:r w:rsidRPr="00546ACA">
                <w:rPr>
                  <w:rFonts w:ascii="Arial" w:hAnsi="Arial"/>
                  <w:sz w:val="18"/>
                  <w:lang w:eastAsia="en-GB"/>
                </w:rPr>
                <w:t xml:space="preserve"> gain antenna at the centre of the quiet zone</w:t>
              </w:r>
            </w:ins>
          </w:p>
          <w:p w14:paraId="64FCB96B" w14:textId="77777777" w:rsidR="00CE7303" w:rsidRPr="00546ACA" w:rsidRDefault="00CE7303" w:rsidP="005D5552">
            <w:pPr>
              <w:keepNext/>
              <w:keepLines/>
              <w:overflowPunct w:val="0"/>
              <w:autoSpaceDE w:val="0"/>
              <w:autoSpaceDN w:val="0"/>
              <w:adjustRightInd w:val="0"/>
              <w:spacing w:after="0"/>
              <w:ind w:left="851" w:hanging="851"/>
              <w:textAlignment w:val="baseline"/>
              <w:rPr>
                <w:ins w:id="1410" w:author="Nokia" w:date="2024-05-10T18:46:00Z"/>
                <w:rFonts w:ascii="Arial" w:hAnsi="Arial" w:cs="Arial"/>
                <w:sz w:val="18"/>
                <w:lang w:eastAsia="en-GB"/>
              </w:rPr>
            </w:pPr>
            <w:ins w:id="1411" w:author="Nokia" w:date="2024-05-10T18:46:00Z">
              <w:r w:rsidRPr="00546ACA">
                <w:rPr>
                  <w:rFonts w:ascii="Arial" w:hAnsi="Arial" w:cs="Arial"/>
                  <w:sz w:val="18"/>
                  <w:lang w:eastAsia="en-GB"/>
                </w:rPr>
                <w:t>Note 7:</w:t>
              </w:r>
              <w:r w:rsidRPr="00546ACA">
                <w:rPr>
                  <w:rFonts w:ascii="Arial" w:hAnsi="Arial" w:cs="Arial"/>
                  <w:sz w:val="18"/>
                  <w:lang w:eastAsia="en-GB"/>
                </w:rPr>
                <w:tab/>
                <w:t>Information about types of UE beam is given in B.2.1.3, and does not limit UE implementation or test system implementation</w:t>
              </w:r>
            </w:ins>
          </w:p>
          <w:p w14:paraId="5E8EF614" w14:textId="77777777" w:rsidR="00CE7303" w:rsidRPr="00546ACA" w:rsidRDefault="00CE7303" w:rsidP="005D5552">
            <w:pPr>
              <w:keepNext/>
              <w:keepLines/>
              <w:overflowPunct w:val="0"/>
              <w:autoSpaceDE w:val="0"/>
              <w:autoSpaceDN w:val="0"/>
              <w:adjustRightInd w:val="0"/>
              <w:spacing w:after="0"/>
              <w:ind w:left="851" w:hanging="851"/>
              <w:textAlignment w:val="baseline"/>
              <w:rPr>
                <w:ins w:id="1412" w:author="Nokia" w:date="2024-07-31T19:10:00Z" w16du:dateUtc="2024-07-31T17:10:00Z"/>
                <w:rFonts w:ascii="Arial" w:hAnsi="Arial"/>
                <w:sz w:val="18"/>
                <w:lang w:eastAsia="en-GB"/>
              </w:rPr>
            </w:pPr>
            <w:ins w:id="1413" w:author="Nokia" w:date="2024-05-10T18:46:00Z">
              <w:r w:rsidRPr="00546ACA">
                <w:rPr>
                  <w:rFonts w:ascii="Arial" w:hAnsi="Arial"/>
                  <w:sz w:val="18"/>
                  <w:lang w:eastAsia="en-GB"/>
                </w:rPr>
                <w:t xml:space="preserve">Note </w:t>
              </w:r>
              <w:r w:rsidRPr="00546ACA">
                <w:rPr>
                  <w:rFonts w:ascii="Arial" w:hAnsi="Arial" w:hint="eastAsia"/>
                  <w:sz w:val="18"/>
                  <w:lang w:eastAsia="zh-CN"/>
                </w:rPr>
                <w:t>8</w:t>
              </w:r>
              <w:r w:rsidRPr="00546ACA">
                <w:rPr>
                  <w:rFonts w:ascii="Arial" w:hAnsi="Arial"/>
                  <w:sz w:val="18"/>
                  <w:lang w:eastAsia="en-GB"/>
                </w:rPr>
                <w:t>:</w:t>
              </w:r>
              <w:r w:rsidRPr="00546ACA">
                <w:rPr>
                  <w:rFonts w:ascii="Arial" w:hAnsi="Arial"/>
                  <w:sz w:val="18"/>
                  <w:lang w:eastAsia="en-GB"/>
                </w:rPr>
                <w:tab/>
                <w:t>Calculation of Es/</w:t>
              </w:r>
              <w:proofErr w:type="spellStart"/>
              <w:r w:rsidRPr="00546ACA">
                <w:rPr>
                  <w:rFonts w:ascii="Arial" w:hAnsi="Arial"/>
                  <w:sz w:val="18"/>
                  <w:lang w:eastAsia="en-GB"/>
                </w:rPr>
                <w:t>Iot</w:t>
              </w:r>
              <w:proofErr w:type="spellEnd"/>
              <w:r w:rsidRPr="00546ACA">
                <w:rPr>
                  <w:rFonts w:ascii="Arial" w:hAnsi="Arial"/>
                  <w:sz w:val="18"/>
                  <w:lang w:eastAsia="en-GB"/>
                </w:rPr>
                <w:t xml:space="preserve"> includes the effect of UE internal noise up to the value assumed for the associated </w:t>
              </w:r>
              <w:proofErr w:type="spellStart"/>
              <w:r w:rsidRPr="00546ACA">
                <w:rPr>
                  <w:rFonts w:ascii="Arial" w:hAnsi="Arial"/>
                  <w:sz w:val="18"/>
                  <w:lang w:eastAsia="en-GB"/>
                </w:rPr>
                <w:t>Refsens</w:t>
              </w:r>
              <w:proofErr w:type="spellEnd"/>
              <w:r w:rsidRPr="00546ACA">
                <w:rPr>
                  <w:rFonts w:ascii="Arial" w:hAnsi="Arial"/>
                  <w:sz w:val="18"/>
                  <w:lang w:eastAsia="en-GB"/>
                </w:rPr>
                <w:t xml:space="preserve"> requirement in clause 7.3.2 of TS 38.101-2 [19], and an allowance of 1dB for UE multi-band relaxation factor </w:t>
              </w:r>
              <w:r w:rsidRPr="00546ACA">
                <w:rPr>
                  <w:rFonts w:ascii="Arial" w:hAnsi="Arial" w:cs="Arial"/>
                  <w:sz w:val="18"/>
                  <w:lang w:eastAsia="en-GB"/>
                </w:rPr>
                <w:t>Δ</w:t>
              </w:r>
              <w:r w:rsidRPr="00546ACA">
                <w:rPr>
                  <w:rFonts w:ascii="Arial" w:hAnsi="Arial"/>
                  <w:sz w:val="18"/>
                  <w:lang w:eastAsia="en-GB"/>
                </w:rPr>
                <w:t>MB</w:t>
              </w:r>
              <w:r w:rsidRPr="00546ACA">
                <w:rPr>
                  <w:rFonts w:ascii="Arial" w:hAnsi="Arial"/>
                  <w:sz w:val="18"/>
                  <w:vertAlign w:val="subscript"/>
                  <w:lang w:eastAsia="en-GB"/>
                </w:rPr>
                <w:t>P</w:t>
              </w:r>
              <w:r w:rsidRPr="00546ACA">
                <w:rPr>
                  <w:rFonts w:ascii="Arial" w:hAnsi="Arial"/>
                  <w:sz w:val="18"/>
                  <w:lang w:eastAsia="en-GB"/>
                </w:rPr>
                <w:t xml:space="preserve"> from TS 38.101-2 [19] Table 6.2.1.3-4.</w:t>
              </w:r>
            </w:ins>
          </w:p>
          <w:p w14:paraId="4E6239BA" w14:textId="2EA2792C" w:rsidR="00CF6B70" w:rsidRPr="00E56099" w:rsidRDefault="00CF6B70" w:rsidP="005D5552">
            <w:pPr>
              <w:keepNext/>
              <w:keepLines/>
              <w:overflowPunct w:val="0"/>
              <w:autoSpaceDE w:val="0"/>
              <w:autoSpaceDN w:val="0"/>
              <w:adjustRightInd w:val="0"/>
              <w:spacing w:after="0"/>
              <w:ind w:left="851" w:hanging="851"/>
              <w:textAlignment w:val="baseline"/>
              <w:rPr>
                <w:ins w:id="1414" w:author="Nokia" w:date="2024-05-10T18:46:00Z"/>
                <w:rFonts w:ascii="Arial" w:hAnsi="Arial"/>
                <w:sz w:val="18"/>
                <w:lang w:eastAsia="en-GB"/>
              </w:rPr>
            </w:pPr>
            <w:ins w:id="1415" w:author="Nokia" w:date="2024-07-31T19:10:00Z" w16du:dateUtc="2024-07-31T17:10:00Z">
              <w:r w:rsidRPr="00546ACA">
                <w:rPr>
                  <w:rFonts w:ascii="Arial" w:hAnsi="Arial"/>
                  <w:sz w:val="18"/>
                  <w:lang w:eastAsia="en-GB"/>
                </w:rPr>
                <w:t xml:space="preserve">Note </w:t>
              </w:r>
              <w:r w:rsidRPr="00546ACA">
                <w:rPr>
                  <w:rFonts w:ascii="Arial" w:hAnsi="Arial"/>
                  <w:sz w:val="18"/>
                  <w:lang w:eastAsia="zh-CN"/>
                </w:rPr>
                <w:t>9</w:t>
              </w:r>
              <w:r w:rsidRPr="00546ACA">
                <w:rPr>
                  <w:rFonts w:ascii="Arial" w:hAnsi="Arial"/>
                  <w:sz w:val="18"/>
                  <w:lang w:eastAsia="en-GB"/>
                </w:rPr>
                <w:t>:</w:t>
              </w:r>
              <w:r w:rsidRPr="00546ACA">
                <w:rPr>
                  <w:rFonts w:ascii="Arial" w:hAnsi="Arial"/>
                  <w:sz w:val="18"/>
                  <w:lang w:eastAsia="en-GB"/>
                </w:rPr>
                <w:tab/>
                <w:t>The resources for uplink transmission are assigned to the UE prior to the start of time period T2.</w:t>
              </w:r>
            </w:ins>
          </w:p>
        </w:tc>
      </w:tr>
    </w:tbl>
    <w:p w14:paraId="1C045323" w14:textId="77777777" w:rsidR="00CE7303" w:rsidRPr="00E56099" w:rsidRDefault="00CE7303" w:rsidP="00810383">
      <w:pPr>
        <w:overflowPunct w:val="0"/>
        <w:autoSpaceDE w:val="0"/>
        <w:autoSpaceDN w:val="0"/>
        <w:adjustRightInd w:val="0"/>
        <w:textAlignment w:val="baseline"/>
        <w:rPr>
          <w:ins w:id="1416" w:author="Nokia" w:date="2024-05-10T18:46:00Z"/>
          <w:lang w:eastAsia="en-GB"/>
        </w:rPr>
      </w:pPr>
    </w:p>
    <w:p w14:paraId="6CF61E35" w14:textId="441A9D06" w:rsidR="00CE7303" w:rsidRPr="0060220C" w:rsidRDefault="00CE7303" w:rsidP="00CE7303">
      <w:pPr>
        <w:keepNext/>
        <w:keepLines/>
        <w:overflowPunct w:val="0"/>
        <w:autoSpaceDE w:val="0"/>
        <w:autoSpaceDN w:val="0"/>
        <w:adjustRightInd w:val="0"/>
        <w:spacing w:before="120"/>
        <w:ind w:left="1701" w:hanging="1701"/>
        <w:textAlignment w:val="baseline"/>
        <w:outlineLvl w:val="4"/>
        <w:rPr>
          <w:ins w:id="1417" w:author="Nokia" w:date="2024-05-10T18:46:00Z"/>
          <w:rFonts w:ascii="Arial" w:hAnsi="Arial"/>
          <w:sz w:val="22"/>
          <w:lang w:eastAsia="en-GB"/>
        </w:rPr>
      </w:pPr>
      <w:ins w:id="1418" w:author="Nokia" w:date="2024-05-10T18:46:00Z">
        <w:r w:rsidRPr="0060220C">
          <w:rPr>
            <w:rFonts w:ascii="Arial" w:hAnsi="Arial"/>
            <w:sz w:val="22"/>
            <w:lang w:eastAsia="en-GB"/>
          </w:rPr>
          <w:t>A.7.</w:t>
        </w:r>
      </w:ins>
      <w:proofErr w:type="gramStart"/>
      <w:ins w:id="1419" w:author="Nokia" w:date="2024-07-31T12:16:00Z" w16du:dateUtc="2024-07-31T10:16:00Z">
        <w:r w:rsidR="00B809F6" w:rsidRPr="0060220C">
          <w:rPr>
            <w:rFonts w:ascii="Arial" w:hAnsi="Arial"/>
            <w:sz w:val="22"/>
            <w:lang w:eastAsia="en-GB"/>
          </w:rPr>
          <w:t>8</w:t>
        </w:r>
      </w:ins>
      <w:ins w:id="1420" w:author="Nokia" w:date="2024-05-10T18:46:00Z">
        <w:r w:rsidRPr="0060220C">
          <w:rPr>
            <w:rFonts w:ascii="Arial" w:hAnsi="Arial"/>
            <w:sz w:val="22"/>
            <w:lang w:eastAsia="en-GB"/>
          </w:rPr>
          <w:t>.X.</w:t>
        </w:r>
        <w:proofErr w:type="gramEnd"/>
        <w:r w:rsidRPr="0060220C">
          <w:rPr>
            <w:rFonts w:ascii="Arial" w:hAnsi="Arial"/>
            <w:sz w:val="22"/>
            <w:lang w:eastAsia="en-GB"/>
          </w:rPr>
          <w:t>1.2</w:t>
        </w:r>
        <w:r w:rsidRPr="0060220C">
          <w:rPr>
            <w:rFonts w:ascii="Arial" w:hAnsi="Arial"/>
            <w:sz w:val="22"/>
            <w:lang w:eastAsia="en-GB"/>
          </w:rPr>
          <w:tab/>
          <w:t>Test requirements</w:t>
        </w:r>
      </w:ins>
    </w:p>
    <w:p w14:paraId="38F1D5CF" w14:textId="564C9B75" w:rsidR="00CE7303" w:rsidRPr="0060220C" w:rsidRDefault="00CE7303" w:rsidP="00CE7303">
      <w:pPr>
        <w:rPr>
          <w:ins w:id="1421" w:author="Nokia" w:date="2024-05-10T18:46:00Z"/>
        </w:rPr>
      </w:pPr>
      <w:ins w:id="1422" w:author="Nokia" w:date="2024-05-10T18:46:00Z">
        <w:r w:rsidRPr="0060220C">
          <w:t xml:space="preserve">The DL RSCP with UE Rx-Tx time difference measurement time </w:t>
        </w:r>
      </w:ins>
      <w:ins w:id="1423" w:author="Nokia" w:date="2024-07-31T18:56:00Z" w16du:dateUtc="2024-07-31T16:56:00Z">
        <w:r w:rsidR="006103D9" w:rsidRPr="0060220C">
          <w:rPr>
            <w:rFonts w:eastAsiaTheme="minorEastAsia" w:hint="eastAsia"/>
            <w:lang w:eastAsia="zh-CN"/>
          </w:rPr>
          <w:t>in RRC_INACTIVE</w:t>
        </w:r>
        <w:r w:rsidR="006103D9" w:rsidRPr="0060220C">
          <w:rPr>
            <w:rFonts w:eastAsiaTheme="minorEastAsia"/>
            <w:lang w:eastAsia="zh-CN"/>
          </w:rPr>
          <w:t xml:space="preserve"> state</w:t>
        </w:r>
        <w:r w:rsidR="006103D9" w:rsidRPr="0060220C">
          <w:t xml:space="preserve"> </w:t>
        </w:r>
      </w:ins>
      <w:ins w:id="1424" w:author="Nokia" w:date="2024-05-10T18:46:00Z">
        <w:r w:rsidRPr="0060220C">
          <w:t>fulfils the requirements specified in clause </w:t>
        </w:r>
      </w:ins>
      <w:ins w:id="1425" w:author="Nokia" w:date="2024-07-31T19:12:00Z" w16du:dateUtc="2024-07-31T17:12:00Z">
        <w:r w:rsidR="00CF6B70" w:rsidRPr="0060220C">
          <w:t>5.6.8</w:t>
        </w:r>
      </w:ins>
      <w:ins w:id="1426" w:author="Nokia" w:date="2024-05-10T18:46:00Z">
        <w:r w:rsidRPr="0060220C">
          <w:t>.</w:t>
        </w:r>
      </w:ins>
    </w:p>
    <w:p w14:paraId="30A43819" w14:textId="40B9B400" w:rsidR="00CE7303" w:rsidRPr="0060220C" w:rsidRDefault="00CE7303" w:rsidP="00CE7303">
      <w:pPr>
        <w:rPr>
          <w:ins w:id="1427" w:author="Nokia" w:date="2024-05-10T18:46:00Z"/>
        </w:rPr>
      </w:pPr>
      <w:ins w:id="1428" w:author="Nokia" w:date="2024-05-10T18:46:00Z">
        <w:r w:rsidRPr="0060220C">
          <w:t xml:space="preserve">The UE shall perform and report the DL RSCP and UE Rx-Tx time difference measurements for Cell 1 and Cell 2 within the specified DL RSCP with UE Rx-Tx time difference measurement time </w:t>
        </w:r>
      </w:ins>
      <w:ins w:id="1429" w:author="Nokia" w:date="2024-05-24T05:11:00Z">
        <w:r w:rsidR="00A0215E" w:rsidRPr="0060220C">
          <w:t xml:space="preserve">specified in clause </w:t>
        </w:r>
      </w:ins>
      <w:ins w:id="1430" w:author="Nokia" w:date="2024-07-31T18:58:00Z" w16du:dateUtc="2024-07-31T16:58:00Z">
        <w:r w:rsidR="006103D9" w:rsidRPr="0060220C">
          <w:t>5</w:t>
        </w:r>
      </w:ins>
      <w:ins w:id="1431" w:author="Nokia" w:date="2024-05-24T05:11:00Z">
        <w:r w:rsidR="00A0215E" w:rsidRPr="0060220C">
          <w:t>.</w:t>
        </w:r>
      </w:ins>
      <w:ins w:id="1432" w:author="Nokia" w:date="2024-07-31T18:58:00Z" w16du:dateUtc="2024-07-31T16:58:00Z">
        <w:r w:rsidR="006103D9" w:rsidRPr="0060220C">
          <w:t>6</w:t>
        </w:r>
      </w:ins>
      <w:ins w:id="1433" w:author="Nokia" w:date="2024-05-24T05:11:00Z">
        <w:r w:rsidR="00A0215E" w:rsidRPr="0060220C">
          <w:t xml:space="preserve">.8 </w:t>
        </w:r>
      </w:ins>
      <w:ins w:id="1434" w:author="Nokia" w:date="2024-05-10T18:46:00Z">
        <w:r w:rsidRPr="0060220C">
          <w:t xml:space="preserve">starting from the beginning of </w:t>
        </w:r>
      </w:ins>
      <w:ins w:id="1435" w:author="Nokia" w:date="2024-05-24T05:12:00Z">
        <w:r w:rsidR="00A0215E" w:rsidRPr="0060220C">
          <w:t>time interval T2</w:t>
        </w:r>
      </w:ins>
      <w:ins w:id="1436" w:author="Nokia" w:date="2024-05-10T18:46:00Z">
        <w:r w:rsidRPr="0060220C">
          <w:t>.</w:t>
        </w:r>
      </w:ins>
    </w:p>
    <w:p w14:paraId="2708DF04" w14:textId="3803B640" w:rsidR="00CE7303" w:rsidRPr="0060220C" w:rsidRDefault="00CE7303" w:rsidP="00CE7303">
      <w:pPr>
        <w:pStyle w:val="NO"/>
        <w:rPr>
          <w:ins w:id="1437" w:author="Nokia" w:date="2024-05-10T18:46:00Z"/>
        </w:rPr>
      </w:pPr>
      <w:ins w:id="1438" w:author="Nokia" w:date="2024-05-10T18:46:00Z">
        <w:r w:rsidRPr="0060220C">
          <w:rPr>
            <w:rFonts w:eastAsiaTheme="minorEastAsia"/>
          </w:rPr>
          <w:t>NOTE:</w:t>
        </w:r>
        <w:r w:rsidRPr="0060220C">
          <w:rPr>
            <w:rFonts w:eastAsiaTheme="minorEastAsia"/>
          </w:rPr>
          <w:tab/>
          <w:t xml:space="preserve">The actual overall delays measured in the test may be higher than the </w:t>
        </w:r>
        <w:r w:rsidRPr="0060220C">
          <w:rPr>
            <w:rFonts w:eastAsiaTheme="minorEastAsia" w:hint="eastAsia"/>
          </w:rPr>
          <w:t>time duration</w:t>
        </w:r>
        <w:r w:rsidRPr="0060220C">
          <w:rPr>
            <w:rFonts w:eastAsiaTheme="minorEastAsia"/>
          </w:rPr>
          <w:t xml:space="preserve"> above because of </w:t>
        </w:r>
      </w:ins>
      <w:ins w:id="1439" w:author="Nokia" w:date="2024-07-31T18:58:00Z" w16du:dateUtc="2024-07-31T16:58:00Z">
        <w:r w:rsidR="006103D9" w:rsidRPr="0060220C">
          <w:t>the uncertainty in acquiring the first available PRACH occasion to transition to RRC_CONNECTED state to report the measurements</w:t>
        </w:r>
      </w:ins>
      <w:ins w:id="1440" w:author="Nokia" w:date="2024-05-10T18:46:00Z">
        <w:r w:rsidRPr="0060220C">
          <w:rPr>
            <w:rFonts w:eastAsiaTheme="minorEastAsia"/>
          </w:rPr>
          <w:t>.</w:t>
        </w:r>
      </w:ins>
    </w:p>
    <w:p w14:paraId="1A605E51" w14:textId="7C7E7DA9" w:rsidR="00CE7303" w:rsidRPr="004B3A3C" w:rsidRDefault="00CE7303" w:rsidP="00CE7303">
      <w:pPr>
        <w:rPr>
          <w:ins w:id="1441" w:author="Nokia" w:date="2024-05-10T18:46:00Z"/>
        </w:rPr>
      </w:pPr>
      <w:ins w:id="1442" w:author="Nokia" w:date="2024-05-10T18:46:00Z">
        <w:r w:rsidRPr="0060220C">
          <w:t>The rate of the correct events for each neighbour cell observed during repeated tests shall be at least 90%</w:t>
        </w:r>
      </w:ins>
      <w:ins w:id="1443" w:author="Nokia" w:date="2024-07-31T18:59:00Z" w16du:dateUtc="2024-07-31T16:59:00Z">
        <w:r w:rsidR="006103D9" w:rsidRPr="0060220C">
          <w:t>, where the reported DL RSCP measurement for each correct event</w:t>
        </w:r>
      </w:ins>
      <w:ins w:id="1444" w:author="Nokia" w:date="2024-05-24T05:15:00Z">
        <w:r w:rsidR="00A0215E" w:rsidRPr="0060220C">
          <w:t xml:space="preserve"> </w:t>
        </w:r>
      </w:ins>
      <w:ins w:id="1445" w:author="Nokia" w:date="2024-05-10T18:46:00Z">
        <w:r w:rsidRPr="0060220C">
          <w:t xml:space="preserve">shall be within the DL RSCP reporting range specified in </w:t>
        </w:r>
      </w:ins>
      <w:ins w:id="1446" w:author="Nokia" w:date="2024-05-24T05:14:00Z">
        <w:r w:rsidR="00A0215E" w:rsidRPr="0060220C">
          <w:t xml:space="preserve">clause </w:t>
        </w:r>
      </w:ins>
      <w:ins w:id="1447" w:author="Nokia" w:date="2024-05-10T18:46:00Z">
        <w:r w:rsidRPr="0060220C">
          <w:t xml:space="preserve">10.1.Z1 and the </w:t>
        </w:r>
      </w:ins>
      <w:ins w:id="1448" w:author="Nokia" w:date="2024-05-24T05:15:00Z">
        <w:r w:rsidR="00A0215E" w:rsidRPr="0060220C">
          <w:t xml:space="preserve">reported UE Rx-Tx measurement </w:t>
        </w:r>
      </w:ins>
      <w:ins w:id="1449" w:author="Nokia" w:date="2024-07-31T18:59:00Z" w16du:dateUtc="2024-07-31T16:59:00Z">
        <w:r w:rsidR="006103D9" w:rsidRPr="0060220C">
          <w:t xml:space="preserve">for each correct event </w:t>
        </w:r>
      </w:ins>
      <w:ins w:id="1450" w:author="Nokia" w:date="2024-05-24T05:15:00Z">
        <w:r w:rsidR="00A0215E" w:rsidRPr="0060220C">
          <w:t xml:space="preserve">shall be </w:t>
        </w:r>
      </w:ins>
      <w:ins w:id="1451" w:author="Nokia" w:date="2024-05-24T05:16:00Z">
        <w:r w:rsidR="00A0215E" w:rsidRPr="0060220C">
          <w:t>within the</w:t>
        </w:r>
      </w:ins>
      <w:ins w:id="1452" w:author="Nokia" w:date="2024-05-24T05:15:00Z">
        <w:r w:rsidR="00A0215E" w:rsidRPr="0060220C">
          <w:t xml:space="preserve"> </w:t>
        </w:r>
      </w:ins>
      <w:ins w:id="1453" w:author="Nokia" w:date="2024-05-10T18:46:00Z">
        <w:r w:rsidRPr="0060220C">
          <w:t>UE Rx-Tx reporting range specified in clause 10.1.25.</w:t>
        </w:r>
      </w:ins>
    </w:p>
    <w:p w14:paraId="11ED1AD4" w14:textId="77777777" w:rsidR="00BA1618" w:rsidRDefault="00BA1618" w:rsidP="009A5000">
      <w:pPr>
        <w:jc w:val="center"/>
        <w:rPr>
          <w:rFonts w:cs="v3.7.0"/>
          <w:b/>
          <w:bCs/>
          <w:color w:val="FF0000"/>
          <w:sz w:val="28"/>
          <w:szCs w:val="28"/>
        </w:rPr>
      </w:pPr>
    </w:p>
    <w:p w14:paraId="72EDECC3" w14:textId="65719407"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sidR="00B809F6">
        <w:rPr>
          <w:rFonts w:cs="v3.7.0"/>
          <w:b/>
          <w:bCs/>
          <w:color w:val="FF0000"/>
          <w:sz w:val="28"/>
          <w:szCs w:val="28"/>
        </w:rPr>
        <w:t>2</w:t>
      </w:r>
      <w:r w:rsidRPr="00AE02F2">
        <w:rPr>
          <w:rFonts w:cs="v3.7.0"/>
          <w:b/>
          <w:bCs/>
          <w:color w:val="FF0000"/>
          <w:sz w:val="28"/>
          <w:szCs w:val="28"/>
        </w:rPr>
        <w:t xml:space="preserve"> ---</w:t>
      </w: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1316F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D177D" w14:textId="77777777" w:rsidR="00CA0DCC" w:rsidRDefault="00CA0DCC">
      <w:r>
        <w:separator/>
      </w:r>
    </w:p>
  </w:endnote>
  <w:endnote w:type="continuationSeparator" w:id="0">
    <w:p w14:paraId="69B4660E" w14:textId="77777777" w:rsidR="00CA0DCC" w:rsidRDefault="00CA0DCC">
      <w:r>
        <w:continuationSeparator/>
      </w:r>
    </w:p>
  </w:endnote>
  <w:endnote w:type="continuationNotice" w:id="1">
    <w:p w14:paraId="723C9615" w14:textId="77777777" w:rsidR="00CA0DCC" w:rsidRDefault="00CA0D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ADEF5" w14:textId="77777777" w:rsidR="00CA0DCC" w:rsidRDefault="00CA0DCC">
      <w:r>
        <w:separator/>
      </w:r>
    </w:p>
  </w:footnote>
  <w:footnote w:type="continuationSeparator" w:id="0">
    <w:p w14:paraId="422148A8" w14:textId="77777777" w:rsidR="00CA0DCC" w:rsidRDefault="00CA0DCC">
      <w:r>
        <w:continuationSeparator/>
      </w:r>
    </w:p>
  </w:footnote>
  <w:footnote w:type="continuationNotice" w:id="1">
    <w:p w14:paraId="53B30C9B" w14:textId="77777777" w:rsidR="00CA0DCC" w:rsidRDefault="00CA0D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5"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6"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8"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0"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6"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7"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8"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0"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3"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0"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2"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5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42EA506E"/>
    <w:multiLevelType w:val="hybridMultilevel"/>
    <w:tmpl w:val="A12A3C7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7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8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4"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0"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1"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6"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7"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15:restartNumberingAfterBreak="0">
    <w:nsid w:val="66410815"/>
    <w:multiLevelType w:val="hybridMultilevel"/>
    <w:tmpl w:val="04A6B3D8"/>
    <w:lvl w:ilvl="0" w:tplc="CC3E2208">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0"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1"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4"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6"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8"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1"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7"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102"/>
  </w:num>
  <w:num w:numId="2" w16cid:durableId="1903591091">
    <w:abstractNumId w:val="112"/>
  </w:num>
  <w:num w:numId="3" w16cid:durableId="276761857">
    <w:abstractNumId w:val="39"/>
  </w:num>
  <w:num w:numId="4" w16cid:durableId="1685597143">
    <w:abstractNumId w:val="41"/>
  </w:num>
  <w:num w:numId="5" w16cid:durableId="232468119">
    <w:abstractNumId w:val="2"/>
  </w:num>
  <w:num w:numId="6" w16cid:durableId="240801821">
    <w:abstractNumId w:val="45"/>
  </w:num>
  <w:num w:numId="7" w16cid:durableId="1733313303">
    <w:abstractNumId w:val="18"/>
  </w:num>
  <w:num w:numId="8" w16cid:durableId="19460408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09"/>
  </w:num>
  <w:num w:numId="10" w16cid:durableId="1051687496">
    <w:abstractNumId w:val="15"/>
  </w:num>
  <w:num w:numId="11" w16cid:durableId="232137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05"/>
  </w:num>
  <w:num w:numId="13" w16cid:durableId="714544748">
    <w:abstractNumId w:val="110"/>
  </w:num>
  <w:num w:numId="14" w16cid:durableId="988630402">
    <w:abstractNumId w:val="73"/>
  </w:num>
  <w:num w:numId="15" w16cid:durableId="587352971">
    <w:abstractNumId w:val="47"/>
  </w:num>
  <w:num w:numId="16" w16cid:durableId="752317305">
    <w:abstractNumId w:val="59"/>
  </w:num>
  <w:num w:numId="17" w16cid:durableId="759260528">
    <w:abstractNumId w:val="4"/>
  </w:num>
  <w:num w:numId="18" w16cid:durableId="501356569">
    <w:abstractNumId w:val="99"/>
  </w:num>
  <w:num w:numId="19" w16cid:durableId="263923304">
    <w:abstractNumId w:val="69"/>
  </w:num>
  <w:num w:numId="20" w16cid:durableId="1262376166">
    <w:abstractNumId w:val="90"/>
  </w:num>
  <w:num w:numId="21" w16cid:durableId="1376352120">
    <w:abstractNumId w:val="56"/>
  </w:num>
  <w:num w:numId="22" w16cid:durableId="442963798">
    <w:abstractNumId w:val="49"/>
  </w:num>
  <w:num w:numId="23" w16cid:durableId="1966616276">
    <w:abstractNumId w:val="118"/>
  </w:num>
  <w:num w:numId="24" w16cid:durableId="1179857947">
    <w:abstractNumId w:val="57"/>
  </w:num>
  <w:num w:numId="25" w16cid:durableId="514655101">
    <w:abstractNumId w:val="82"/>
  </w:num>
  <w:num w:numId="26" w16cid:durableId="279261594">
    <w:abstractNumId w:val="38"/>
  </w:num>
  <w:num w:numId="27" w16cid:durableId="580025354">
    <w:abstractNumId w:val="29"/>
  </w:num>
  <w:num w:numId="28" w16cid:durableId="1583179776">
    <w:abstractNumId w:val="42"/>
  </w:num>
  <w:num w:numId="29" w16cid:durableId="347028005">
    <w:abstractNumId w:val="20"/>
  </w:num>
  <w:num w:numId="30" w16cid:durableId="1741367844">
    <w:abstractNumId w:val="71"/>
  </w:num>
  <w:num w:numId="31" w16cid:durableId="1351175676">
    <w:abstractNumId w:val="107"/>
  </w:num>
  <w:num w:numId="32" w16cid:durableId="2142069755">
    <w:abstractNumId w:val="60"/>
  </w:num>
  <w:num w:numId="33" w16cid:durableId="1569613684">
    <w:abstractNumId w:val="68"/>
  </w:num>
  <w:num w:numId="34" w16cid:durableId="610359658">
    <w:abstractNumId w:val="96"/>
  </w:num>
  <w:num w:numId="35" w16cid:durableId="33434460">
    <w:abstractNumId w:val="48"/>
  </w:num>
  <w:num w:numId="36" w16cid:durableId="663046792">
    <w:abstractNumId w:val="7"/>
  </w:num>
  <w:num w:numId="37" w16cid:durableId="512064395">
    <w:abstractNumId w:val="63"/>
  </w:num>
  <w:num w:numId="38" w16cid:durableId="495607706">
    <w:abstractNumId w:val="78"/>
  </w:num>
  <w:num w:numId="39" w16cid:durableId="133177306">
    <w:abstractNumId w:val="3"/>
  </w:num>
  <w:num w:numId="40" w16cid:durableId="367537372">
    <w:abstractNumId w:val="111"/>
  </w:num>
  <w:num w:numId="41" w16cid:durableId="2092847897">
    <w:abstractNumId w:val="113"/>
  </w:num>
  <w:num w:numId="42" w16cid:durableId="384262834">
    <w:abstractNumId w:val="62"/>
  </w:num>
  <w:num w:numId="43" w16cid:durableId="564069495">
    <w:abstractNumId w:val="36"/>
  </w:num>
  <w:num w:numId="44" w16cid:durableId="297690609">
    <w:abstractNumId w:val="8"/>
  </w:num>
  <w:num w:numId="45" w16cid:durableId="1608654113">
    <w:abstractNumId w:val="14"/>
  </w:num>
  <w:num w:numId="46" w16cid:durableId="2090417916">
    <w:abstractNumId w:val="34"/>
  </w:num>
  <w:num w:numId="47" w16cid:durableId="1856268884">
    <w:abstractNumId w:val="26"/>
  </w:num>
  <w:num w:numId="48" w16cid:durableId="1768622827">
    <w:abstractNumId w:val="79"/>
  </w:num>
  <w:num w:numId="49" w16cid:durableId="1381897403">
    <w:abstractNumId w:val="1"/>
  </w:num>
  <w:num w:numId="50"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16cid:durableId="763234339">
    <w:abstractNumId w:val="10"/>
  </w:num>
  <w:num w:numId="52" w16cid:durableId="398990024">
    <w:abstractNumId w:val="94"/>
  </w:num>
  <w:num w:numId="53" w16cid:durableId="41442314">
    <w:abstractNumId w:val="16"/>
  </w:num>
  <w:num w:numId="54" w16cid:durableId="74860155">
    <w:abstractNumId w:val="115"/>
  </w:num>
  <w:num w:numId="55" w16cid:durableId="199366584">
    <w:abstractNumId w:val="27"/>
  </w:num>
  <w:num w:numId="56" w16cid:durableId="2091847836">
    <w:abstractNumId w:val="116"/>
  </w:num>
  <w:num w:numId="57" w16cid:durableId="1253590550">
    <w:abstractNumId w:val="40"/>
  </w:num>
  <w:num w:numId="58" w16cid:durableId="297296044">
    <w:abstractNumId w:val="67"/>
  </w:num>
  <w:num w:numId="59" w16cid:durableId="70735370">
    <w:abstractNumId w:val="37"/>
  </w:num>
  <w:num w:numId="60" w16cid:durableId="2127574216">
    <w:abstractNumId w:val="24"/>
  </w:num>
  <w:num w:numId="61" w16cid:durableId="1379931616">
    <w:abstractNumId w:val="33"/>
  </w:num>
  <w:num w:numId="62" w16cid:durableId="858661365">
    <w:abstractNumId w:val="22"/>
  </w:num>
  <w:num w:numId="63"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4" w16cid:durableId="1748920085">
    <w:abstractNumId w:val="103"/>
  </w:num>
  <w:num w:numId="65" w16cid:durableId="1591500207">
    <w:abstractNumId w:val="61"/>
  </w:num>
  <w:num w:numId="66" w16cid:durableId="1362896862">
    <w:abstractNumId w:val="30"/>
  </w:num>
  <w:num w:numId="67" w16cid:durableId="409350484">
    <w:abstractNumId w:val="80"/>
  </w:num>
  <w:num w:numId="68" w16cid:durableId="276759899">
    <w:abstractNumId w:val="88"/>
  </w:num>
  <w:num w:numId="69" w16cid:durableId="1926956164">
    <w:abstractNumId w:val="50"/>
  </w:num>
  <w:num w:numId="70" w16cid:durableId="596475721">
    <w:abstractNumId w:val="114"/>
  </w:num>
  <w:num w:numId="71" w16cid:durableId="1058700405">
    <w:abstractNumId w:val="31"/>
  </w:num>
  <w:num w:numId="72" w16cid:durableId="1492058435">
    <w:abstractNumId w:val="43"/>
  </w:num>
  <w:num w:numId="73" w16cid:durableId="86851697">
    <w:abstractNumId w:val="72"/>
  </w:num>
  <w:num w:numId="74" w16cid:durableId="2119324119">
    <w:abstractNumId w:val="32"/>
  </w:num>
  <w:num w:numId="75"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6" w16cid:durableId="1762411108">
    <w:abstractNumId w:val="100"/>
  </w:num>
  <w:num w:numId="77" w16cid:durableId="612244751">
    <w:abstractNumId w:val="117"/>
  </w:num>
  <w:num w:numId="78" w16cid:durableId="1699773000">
    <w:abstractNumId w:val="74"/>
  </w:num>
  <w:num w:numId="79" w16cid:durableId="1823811046">
    <w:abstractNumId w:val="58"/>
  </w:num>
  <w:num w:numId="80" w16cid:durableId="495877263">
    <w:abstractNumId w:val="108"/>
  </w:num>
  <w:num w:numId="81" w16cid:durableId="1122380482">
    <w:abstractNumId w:val="97"/>
  </w:num>
  <w:num w:numId="82" w16cid:durableId="165289292">
    <w:abstractNumId w:val="13"/>
  </w:num>
  <w:num w:numId="83" w16cid:durableId="1204053594">
    <w:abstractNumId w:val="35"/>
  </w:num>
  <w:num w:numId="84" w16cid:durableId="1249772613">
    <w:abstractNumId w:val="76"/>
  </w:num>
  <w:num w:numId="85" w16cid:durableId="202985114">
    <w:abstractNumId w:val="23"/>
  </w:num>
  <w:num w:numId="86" w16cid:durableId="15884184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9735139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94164891">
    <w:abstractNumId w:val="102"/>
    <w:lvlOverride w:ilvl="0">
      <w:startOverride w:val="1"/>
    </w:lvlOverride>
  </w:num>
  <w:num w:numId="89" w16cid:durableId="1302509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30908709">
    <w:abstractNumId w:val="5"/>
  </w:num>
  <w:num w:numId="91" w16cid:durableId="24865945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6755702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679817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8136401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35445949">
    <w:abstractNumId w:val="65"/>
  </w:num>
  <w:num w:numId="96" w16cid:durableId="123349796">
    <w:abstractNumId w:val="66"/>
  </w:num>
  <w:num w:numId="97" w16cid:durableId="1043943228">
    <w:abstractNumId w:val="19"/>
  </w:num>
  <w:num w:numId="98" w16cid:durableId="1976451649">
    <w:abstractNumId w:val="92"/>
  </w:num>
  <w:num w:numId="99" w16cid:durableId="34938360">
    <w:abstractNumId w:val="104"/>
  </w:num>
  <w:num w:numId="100" w16cid:durableId="27717859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62543836">
    <w:abstractNumId w:val="70"/>
  </w:num>
  <w:num w:numId="102" w16cid:durableId="831720018">
    <w:abstractNumId w:val="91"/>
  </w:num>
  <w:num w:numId="103" w16cid:durableId="681664068">
    <w:abstractNumId w:val="51"/>
  </w:num>
  <w:num w:numId="104" w16cid:durableId="517700554">
    <w:abstractNumId w:val="53"/>
  </w:num>
  <w:num w:numId="105" w16cid:durableId="2094738739">
    <w:abstractNumId w:val="86"/>
  </w:num>
  <w:num w:numId="106" w16cid:durableId="754522317">
    <w:abstractNumId w:val="85"/>
  </w:num>
  <w:num w:numId="107" w16cid:durableId="828518276">
    <w:abstractNumId w:val="21"/>
  </w:num>
  <w:num w:numId="108" w16cid:durableId="1645692182">
    <w:abstractNumId w:val="12"/>
  </w:num>
  <w:num w:numId="109" w16cid:durableId="684670359">
    <w:abstractNumId w:val="93"/>
  </w:num>
  <w:num w:numId="110" w16cid:durableId="8375748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11" w16cid:durableId="665284898">
    <w:abstractNumId w:val="89"/>
  </w:num>
  <w:num w:numId="112" w16cid:durableId="1721901405">
    <w:abstractNumId w:val="55"/>
  </w:num>
  <w:num w:numId="113" w16cid:durableId="338503469">
    <w:abstractNumId w:val="46"/>
  </w:num>
  <w:num w:numId="114" w16cid:durableId="800152233">
    <w:abstractNumId w:val="54"/>
  </w:num>
  <w:num w:numId="115" w16cid:durableId="1064446901">
    <w:abstractNumId w:val="83"/>
  </w:num>
  <w:num w:numId="116" w16cid:durableId="2084718063">
    <w:abstractNumId w:val="64"/>
  </w:num>
  <w:num w:numId="117" w16cid:durableId="789862225">
    <w:abstractNumId w:val="95"/>
  </w:num>
  <w:num w:numId="118" w16cid:durableId="490021927">
    <w:abstractNumId w:val="11"/>
  </w:num>
  <w:num w:numId="119" w16cid:durableId="359822881">
    <w:abstractNumId w:val="52"/>
  </w:num>
  <w:num w:numId="120" w16cid:durableId="446432990">
    <w:abstractNumId w:val="28"/>
  </w:num>
  <w:num w:numId="121" w16cid:durableId="751662381">
    <w:abstractNumId w:val="84"/>
  </w:num>
  <w:num w:numId="122" w16cid:durableId="1269191657">
    <w:abstractNumId w:val="101"/>
  </w:num>
  <w:num w:numId="123" w16cid:durableId="1500732485">
    <w:abstractNumId w:val="106"/>
  </w:num>
  <w:num w:numId="124" w16cid:durableId="46151783">
    <w:abstractNumId w:val="9"/>
  </w:num>
  <w:num w:numId="125" w16cid:durableId="81798185">
    <w:abstractNumId w:val="87"/>
  </w:num>
  <w:num w:numId="126" w16cid:durableId="374085515">
    <w:abstractNumId w:val="77"/>
  </w:num>
  <w:num w:numId="127" w16cid:durableId="348920732">
    <w:abstractNumId w:val="9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3B71"/>
    <w:rsid w:val="00036B61"/>
    <w:rsid w:val="000402C6"/>
    <w:rsid w:val="00045883"/>
    <w:rsid w:val="00047333"/>
    <w:rsid w:val="000555DB"/>
    <w:rsid w:val="00055EF2"/>
    <w:rsid w:val="00057648"/>
    <w:rsid w:val="00064808"/>
    <w:rsid w:val="00065E6D"/>
    <w:rsid w:val="000668E1"/>
    <w:rsid w:val="00075D9B"/>
    <w:rsid w:val="000770A6"/>
    <w:rsid w:val="000824B8"/>
    <w:rsid w:val="0008451B"/>
    <w:rsid w:val="00084FD1"/>
    <w:rsid w:val="000904E8"/>
    <w:rsid w:val="00090C37"/>
    <w:rsid w:val="000919BE"/>
    <w:rsid w:val="0009284F"/>
    <w:rsid w:val="00094E74"/>
    <w:rsid w:val="000970C5"/>
    <w:rsid w:val="000A2148"/>
    <w:rsid w:val="000A4A91"/>
    <w:rsid w:val="000A4F40"/>
    <w:rsid w:val="000A51E5"/>
    <w:rsid w:val="000A6394"/>
    <w:rsid w:val="000A7E61"/>
    <w:rsid w:val="000B2240"/>
    <w:rsid w:val="000B4A59"/>
    <w:rsid w:val="000B7FED"/>
    <w:rsid w:val="000C038A"/>
    <w:rsid w:val="000C6598"/>
    <w:rsid w:val="000C6D62"/>
    <w:rsid w:val="000D2F38"/>
    <w:rsid w:val="000D44B3"/>
    <w:rsid w:val="000F1B1E"/>
    <w:rsid w:val="000F6E78"/>
    <w:rsid w:val="001022C7"/>
    <w:rsid w:val="00103B1A"/>
    <w:rsid w:val="001044CB"/>
    <w:rsid w:val="00105AC8"/>
    <w:rsid w:val="0011002B"/>
    <w:rsid w:val="00117728"/>
    <w:rsid w:val="001211BD"/>
    <w:rsid w:val="00122492"/>
    <w:rsid w:val="00122539"/>
    <w:rsid w:val="00124A5C"/>
    <w:rsid w:val="00124B17"/>
    <w:rsid w:val="00130E0A"/>
    <w:rsid w:val="001315AD"/>
    <w:rsid w:val="001316FB"/>
    <w:rsid w:val="00134A9C"/>
    <w:rsid w:val="0013643E"/>
    <w:rsid w:val="00140386"/>
    <w:rsid w:val="00140458"/>
    <w:rsid w:val="00142301"/>
    <w:rsid w:val="001447D8"/>
    <w:rsid w:val="00144EEA"/>
    <w:rsid w:val="0014538B"/>
    <w:rsid w:val="00145D43"/>
    <w:rsid w:val="00150120"/>
    <w:rsid w:val="00152838"/>
    <w:rsid w:val="00153963"/>
    <w:rsid w:val="0015521D"/>
    <w:rsid w:val="00160357"/>
    <w:rsid w:val="00164CE2"/>
    <w:rsid w:val="001836A2"/>
    <w:rsid w:val="00187470"/>
    <w:rsid w:val="00192536"/>
    <w:rsid w:val="00192C46"/>
    <w:rsid w:val="001A08B3"/>
    <w:rsid w:val="001A2CA0"/>
    <w:rsid w:val="001A4D84"/>
    <w:rsid w:val="001A6276"/>
    <w:rsid w:val="001A7B60"/>
    <w:rsid w:val="001B1038"/>
    <w:rsid w:val="001B4BEB"/>
    <w:rsid w:val="001B52F0"/>
    <w:rsid w:val="001B7A65"/>
    <w:rsid w:val="001C03D6"/>
    <w:rsid w:val="001D0B01"/>
    <w:rsid w:val="001D3079"/>
    <w:rsid w:val="001D5C1A"/>
    <w:rsid w:val="001D770A"/>
    <w:rsid w:val="001D7ECD"/>
    <w:rsid w:val="001E01FE"/>
    <w:rsid w:val="001E22B3"/>
    <w:rsid w:val="001E41F3"/>
    <w:rsid w:val="001E4B82"/>
    <w:rsid w:val="001F040C"/>
    <w:rsid w:val="001F795C"/>
    <w:rsid w:val="0020083D"/>
    <w:rsid w:val="002077D2"/>
    <w:rsid w:val="00211019"/>
    <w:rsid w:val="00224E67"/>
    <w:rsid w:val="00224FDC"/>
    <w:rsid w:val="00235223"/>
    <w:rsid w:val="0023705C"/>
    <w:rsid w:val="0024783B"/>
    <w:rsid w:val="00252E95"/>
    <w:rsid w:val="0026004D"/>
    <w:rsid w:val="002634FF"/>
    <w:rsid w:val="00263FAF"/>
    <w:rsid w:val="002640DD"/>
    <w:rsid w:val="00264293"/>
    <w:rsid w:val="002654FE"/>
    <w:rsid w:val="00266616"/>
    <w:rsid w:val="00266650"/>
    <w:rsid w:val="00273577"/>
    <w:rsid w:val="00275D12"/>
    <w:rsid w:val="002830D9"/>
    <w:rsid w:val="00284FEB"/>
    <w:rsid w:val="002860C4"/>
    <w:rsid w:val="002A2538"/>
    <w:rsid w:val="002A3F04"/>
    <w:rsid w:val="002A474D"/>
    <w:rsid w:val="002B3F67"/>
    <w:rsid w:val="002B5741"/>
    <w:rsid w:val="002C0835"/>
    <w:rsid w:val="002C10DF"/>
    <w:rsid w:val="002C211B"/>
    <w:rsid w:val="002C4099"/>
    <w:rsid w:val="002C4242"/>
    <w:rsid w:val="002D6484"/>
    <w:rsid w:val="002D67D9"/>
    <w:rsid w:val="002D746F"/>
    <w:rsid w:val="002D7851"/>
    <w:rsid w:val="002E472E"/>
    <w:rsid w:val="002F7DC0"/>
    <w:rsid w:val="003009ED"/>
    <w:rsid w:val="00305409"/>
    <w:rsid w:val="00307914"/>
    <w:rsid w:val="00310E77"/>
    <w:rsid w:val="00311774"/>
    <w:rsid w:val="00322152"/>
    <w:rsid w:val="00324E99"/>
    <w:rsid w:val="00332A89"/>
    <w:rsid w:val="00334892"/>
    <w:rsid w:val="00342F3E"/>
    <w:rsid w:val="00344028"/>
    <w:rsid w:val="00344425"/>
    <w:rsid w:val="00345EEA"/>
    <w:rsid w:val="003544C9"/>
    <w:rsid w:val="00354BAE"/>
    <w:rsid w:val="00354D35"/>
    <w:rsid w:val="003609EF"/>
    <w:rsid w:val="0036231A"/>
    <w:rsid w:val="00374DD4"/>
    <w:rsid w:val="0037504D"/>
    <w:rsid w:val="00381CD8"/>
    <w:rsid w:val="0038657F"/>
    <w:rsid w:val="00386A7A"/>
    <w:rsid w:val="00391800"/>
    <w:rsid w:val="003957F2"/>
    <w:rsid w:val="003A0571"/>
    <w:rsid w:val="003A10C4"/>
    <w:rsid w:val="003A1A27"/>
    <w:rsid w:val="003A242B"/>
    <w:rsid w:val="003A3B04"/>
    <w:rsid w:val="003A3DA2"/>
    <w:rsid w:val="003A56FB"/>
    <w:rsid w:val="003B425F"/>
    <w:rsid w:val="003B44C2"/>
    <w:rsid w:val="003B7F8C"/>
    <w:rsid w:val="003C4FC1"/>
    <w:rsid w:val="003C674D"/>
    <w:rsid w:val="003D6F0F"/>
    <w:rsid w:val="003E1A36"/>
    <w:rsid w:val="003E2061"/>
    <w:rsid w:val="003E3503"/>
    <w:rsid w:val="003E461D"/>
    <w:rsid w:val="003E6017"/>
    <w:rsid w:val="003F3F8F"/>
    <w:rsid w:val="003F4D80"/>
    <w:rsid w:val="003F79FB"/>
    <w:rsid w:val="003F7AA1"/>
    <w:rsid w:val="003F7BD8"/>
    <w:rsid w:val="00400945"/>
    <w:rsid w:val="004023DD"/>
    <w:rsid w:val="00407C9A"/>
    <w:rsid w:val="00410371"/>
    <w:rsid w:val="0041058C"/>
    <w:rsid w:val="004118DC"/>
    <w:rsid w:val="00413696"/>
    <w:rsid w:val="004140AA"/>
    <w:rsid w:val="00420054"/>
    <w:rsid w:val="0042288A"/>
    <w:rsid w:val="00422CDB"/>
    <w:rsid w:val="004242F1"/>
    <w:rsid w:val="00424AA6"/>
    <w:rsid w:val="00434464"/>
    <w:rsid w:val="00437D5B"/>
    <w:rsid w:val="00437F1F"/>
    <w:rsid w:val="00440F51"/>
    <w:rsid w:val="00441D26"/>
    <w:rsid w:val="00452BE3"/>
    <w:rsid w:val="00461DB1"/>
    <w:rsid w:val="00465D20"/>
    <w:rsid w:val="0046608A"/>
    <w:rsid w:val="0047027C"/>
    <w:rsid w:val="00471D18"/>
    <w:rsid w:val="00472BE4"/>
    <w:rsid w:val="00474DDB"/>
    <w:rsid w:val="0047637C"/>
    <w:rsid w:val="004775B2"/>
    <w:rsid w:val="00485068"/>
    <w:rsid w:val="00487BAA"/>
    <w:rsid w:val="004937E9"/>
    <w:rsid w:val="004A411E"/>
    <w:rsid w:val="004A41C4"/>
    <w:rsid w:val="004B2C26"/>
    <w:rsid w:val="004B58A2"/>
    <w:rsid w:val="004B75B7"/>
    <w:rsid w:val="004C09B2"/>
    <w:rsid w:val="004C0F09"/>
    <w:rsid w:val="004C14DD"/>
    <w:rsid w:val="004C1851"/>
    <w:rsid w:val="004C51B3"/>
    <w:rsid w:val="004C62F7"/>
    <w:rsid w:val="004C6AD7"/>
    <w:rsid w:val="004D7218"/>
    <w:rsid w:val="004E7CD8"/>
    <w:rsid w:val="004F0A34"/>
    <w:rsid w:val="004F1184"/>
    <w:rsid w:val="004F215C"/>
    <w:rsid w:val="00505FB7"/>
    <w:rsid w:val="00512617"/>
    <w:rsid w:val="005156A5"/>
    <w:rsid w:val="0051580D"/>
    <w:rsid w:val="00522463"/>
    <w:rsid w:val="0052306D"/>
    <w:rsid w:val="00531914"/>
    <w:rsid w:val="00533431"/>
    <w:rsid w:val="00542892"/>
    <w:rsid w:val="00546ACA"/>
    <w:rsid w:val="00546F93"/>
    <w:rsid w:val="00547111"/>
    <w:rsid w:val="00550646"/>
    <w:rsid w:val="005558A5"/>
    <w:rsid w:val="005572C3"/>
    <w:rsid w:val="005574DA"/>
    <w:rsid w:val="00561BC9"/>
    <w:rsid w:val="005728E8"/>
    <w:rsid w:val="0057359F"/>
    <w:rsid w:val="00574C2F"/>
    <w:rsid w:val="005755FC"/>
    <w:rsid w:val="0057776B"/>
    <w:rsid w:val="00580316"/>
    <w:rsid w:val="00584625"/>
    <w:rsid w:val="00587D77"/>
    <w:rsid w:val="00592D74"/>
    <w:rsid w:val="00595144"/>
    <w:rsid w:val="005960BF"/>
    <w:rsid w:val="005A0487"/>
    <w:rsid w:val="005A560B"/>
    <w:rsid w:val="005B000A"/>
    <w:rsid w:val="005B2927"/>
    <w:rsid w:val="005C2391"/>
    <w:rsid w:val="005C4ABB"/>
    <w:rsid w:val="005C7C44"/>
    <w:rsid w:val="005D115C"/>
    <w:rsid w:val="005D6DBA"/>
    <w:rsid w:val="005E2C44"/>
    <w:rsid w:val="005E5736"/>
    <w:rsid w:val="005E5D90"/>
    <w:rsid w:val="005E673D"/>
    <w:rsid w:val="005F00CB"/>
    <w:rsid w:val="005F410C"/>
    <w:rsid w:val="005F631B"/>
    <w:rsid w:val="005F7B8A"/>
    <w:rsid w:val="0060220C"/>
    <w:rsid w:val="006103D9"/>
    <w:rsid w:val="00612A49"/>
    <w:rsid w:val="0061379C"/>
    <w:rsid w:val="00615303"/>
    <w:rsid w:val="00621188"/>
    <w:rsid w:val="006257ED"/>
    <w:rsid w:val="00631589"/>
    <w:rsid w:val="00632097"/>
    <w:rsid w:val="006331FF"/>
    <w:rsid w:val="0063394B"/>
    <w:rsid w:val="00633E91"/>
    <w:rsid w:val="00634ED4"/>
    <w:rsid w:val="00650388"/>
    <w:rsid w:val="00651CCE"/>
    <w:rsid w:val="006520CE"/>
    <w:rsid w:val="006545E5"/>
    <w:rsid w:val="0065745A"/>
    <w:rsid w:val="0066020B"/>
    <w:rsid w:val="006618EB"/>
    <w:rsid w:val="00665C47"/>
    <w:rsid w:val="00666ED7"/>
    <w:rsid w:val="00677C42"/>
    <w:rsid w:val="00680033"/>
    <w:rsid w:val="006861D0"/>
    <w:rsid w:val="006861EF"/>
    <w:rsid w:val="006869FD"/>
    <w:rsid w:val="006901F4"/>
    <w:rsid w:val="00695808"/>
    <w:rsid w:val="0069690D"/>
    <w:rsid w:val="006A1E00"/>
    <w:rsid w:val="006B2D54"/>
    <w:rsid w:val="006B3909"/>
    <w:rsid w:val="006B46FB"/>
    <w:rsid w:val="006C5CDB"/>
    <w:rsid w:val="006C7CE4"/>
    <w:rsid w:val="006D047A"/>
    <w:rsid w:val="006D0BBC"/>
    <w:rsid w:val="006D21DC"/>
    <w:rsid w:val="006D538A"/>
    <w:rsid w:val="006E21FB"/>
    <w:rsid w:val="006E57DB"/>
    <w:rsid w:val="006F1645"/>
    <w:rsid w:val="00702B4F"/>
    <w:rsid w:val="00706C50"/>
    <w:rsid w:val="00706FEC"/>
    <w:rsid w:val="007134F8"/>
    <w:rsid w:val="0071718B"/>
    <w:rsid w:val="007176FF"/>
    <w:rsid w:val="007178E9"/>
    <w:rsid w:val="007226EC"/>
    <w:rsid w:val="007237A6"/>
    <w:rsid w:val="00735963"/>
    <w:rsid w:val="00740EF9"/>
    <w:rsid w:val="00741241"/>
    <w:rsid w:val="0074592A"/>
    <w:rsid w:val="007460F0"/>
    <w:rsid w:val="007501EE"/>
    <w:rsid w:val="007647CB"/>
    <w:rsid w:val="007808E4"/>
    <w:rsid w:val="007816C5"/>
    <w:rsid w:val="00782A9B"/>
    <w:rsid w:val="00785BAE"/>
    <w:rsid w:val="00792342"/>
    <w:rsid w:val="00793F88"/>
    <w:rsid w:val="007977A8"/>
    <w:rsid w:val="007A04E6"/>
    <w:rsid w:val="007A1A60"/>
    <w:rsid w:val="007A2563"/>
    <w:rsid w:val="007A2B63"/>
    <w:rsid w:val="007A66D2"/>
    <w:rsid w:val="007A7BDA"/>
    <w:rsid w:val="007B16D2"/>
    <w:rsid w:val="007B2159"/>
    <w:rsid w:val="007B512A"/>
    <w:rsid w:val="007B575E"/>
    <w:rsid w:val="007C2097"/>
    <w:rsid w:val="007C2479"/>
    <w:rsid w:val="007C7F26"/>
    <w:rsid w:val="007D6A07"/>
    <w:rsid w:val="007D776F"/>
    <w:rsid w:val="007E0C27"/>
    <w:rsid w:val="007E0D4B"/>
    <w:rsid w:val="007E1EAC"/>
    <w:rsid w:val="007E2404"/>
    <w:rsid w:val="007E2833"/>
    <w:rsid w:val="007E343A"/>
    <w:rsid w:val="007E5A7F"/>
    <w:rsid w:val="007F43B0"/>
    <w:rsid w:val="007F5056"/>
    <w:rsid w:val="007F5AA3"/>
    <w:rsid w:val="007F7259"/>
    <w:rsid w:val="00803416"/>
    <w:rsid w:val="008040A8"/>
    <w:rsid w:val="00804DFA"/>
    <w:rsid w:val="00807DED"/>
    <w:rsid w:val="00810383"/>
    <w:rsid w:val="00811D98"/>
    <w:rsid w:val="00815D66"/>
    <w:rsid w:val="00816AA0"/>
    <w:rsid w:val="00816B59"/>
    <w:rsid w:val="0081778D"/>
    <w:rsid w:val="00817DF1"/>
    <w:rsid w:val="008222E9"/>
    <w:rsid w:val="008258CF"/>
    <w:rsid w:val="008279FA"/>
    <w:rsid w:val="008351A6"/>
    <w:rsid w:val="00840AF6"/>
    <w:rsid w:val="00847311"/>
    <w:rsid w:val="008509F8"/>
    <w:rsid w:val="008548E7"/>
    <w:rsid w:val="00855F7A"/>
    <w:rsid w:val="008626E7"/>
    <w:rsid w:val="00867304"/>
    <w:rsid w:val="00870EE7"/>
    <w:rsid w:val="0087753A"/>
    <w:rsid w:val="0088340C"/>
    <w:rsid w:val="008863B9"/>
    <w:rsid w:val="008869AA"/>
    <w:rsid w:val="00891B7F"/>
    <w:rsid w:val="00892C66"/>
    <w:rsid w:val="00897D63"/>
    <w:rsid w:val="008A0AB6"/>
    <w:rsid w:val="008A2B16"/>
    <w:rsid w:val="008A436F"/>
    <w:rsid w:val="008A45A6"/>
    <w:rsid w:val="008A7AC8"/>
    <w:rsid w:val="008B11BD"/>
    <w:rsid w:val="008B1A03"/>
    <w:rsid w:val="008B27F4"/>
    <w:rsid w:val="008C5474"/>
    <w:rsid w:val="008C675A"/>
    <w:rsid w:val="008D7023"/>
    <w:rsid w:val="008E6088"/>
    <w:rsid w:val="008E6391"/>
    <w:rsid w:val="008E7302"/>
    <w:rsid w:val="008F287D"/>
    <w:rsid w:val="008F294D"/>
    <w:rsid w:val="008F2AB1"/>
    <w:rsid w:val="008F3789"/>
    <w:rsid w:val="008F41C6"/>
    <w:rsid w:val="008F686C"/>
    <w:rsid w:val="009032A9"/>
    <w:rsid w:val="00904070"/>
    <w:rsid w:val="009043B2"/>
    <w:rsid w:val="0090519A"/>
    <w:rsid w:val="009063CA"/>
    <w:rsid w:val="00913048"/>
    <w:rsid w:val="00913315"/>
    <w:rsid w:val="009148DE"/>
    <w:rsid w:val="00930340"/>
    <w:rsid w:val="00940000"/>
    <w:rsid w:val="0094082F"/>
    <w:rsid w:val="00940F5D"/>
    <w:rsid w:val="009412B1"/>
    <w:rsid w:val="00941E30"/>
    <w:rsid w:val="00942D88"/>
    <w:rsid w:val="0094482E"/>
    <w:rsid w:val="00945889"/>
    <w:rsid w:val="009458D1"/>
    <w:rsid w:val="00945BF6"/>
    <w:rsid w:val="009553F4"/>
    <w:rsid w:val="0095734F"/>
    <w:rsid w:val="00961658"/>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485C"/>
    <w:rsid w:val="009A5000"/>
    <w:rsid w:val="009A5753"/>
    <w:rsid w:val="009A579D"/>
    <w:rsid w:val="009A6FD0"/>
    <w:rsid w:val="009B550C"/>
    <w:rsid w:val="009C41C5"/>
    <w:rsid w:val="009D054F"/>
    <w:rsid w:val="009D48BB"/>
    <w:rsid w:val="009E3297"/>
    <w:rsid w:val="009E3330"/>
    <w:rsid w:val="009F1668"/>
    <w:rsid w:val="009F44E3"/>
    <w:rsid w:val="009F5F4E"/>
    <w:rsid w:val="009F734F"/>
    <w:rsid w:val="00A01050"/>
    <w:rsid w:val="00A0215E"/>
    <w:rsid w:val="00A10E90"/>
    <w:rsid w:val="00A1268B"/>
    <w:rsid w:val="00A246B6"/>
    <w:rsid w:val="00A25A57"/>
    <w:rsid w:val="00A323CB"/>
    <w:rsid w:val="00A34746"/>
    <w:rsid w:val="00A34CE8"/>
    <w:rsid w:val="00A40D72"/>
    <w:rsid w:val="00A41DF0"/>
    <w:rsid w:val="00A4336C"/>
    <w:rsid w:val="00A45AC0"/>
    <w:rsid w:val="00A4691B"/>
    <w:rsid w:val="00A47724"/>
    <w:rsid w:val="00A47E70"/>
    <w:rsid w:val="00A50698"/>
    <w:rsid w:val="00A50CF0"/>
    <w:rsid w:val="00A519E6"/>
    <w:rsid w:val="00A54BD5"/>
    <w:rsid w:val="00A56CAE"/>
    <w:rsid w:val="00A57D3B"/>
    <w:rsid w:val="00A624AB"/>
    <w:rsid w:val="00A63B77"/>
    <w:rsid w:val="00A76241"/>
    <w:rsid w:val="00A7671C"/>
    <w:rsid w:val="00A80BB1"/>
    <w:rsid w:val="00A82283"/>
    <w:rsid w:val="00A84010"/>
    <w:rsid w:val="00A86B51"/>
    <w:rsid w:val="00A97846"/>
    <w:rsid w:val="00AA2CBC"/>
    <w:rsid w:val="00AB7B47"/>
    <w:rsid w:val="00AC0884"/>
    <w:rsid w:val="00AC0F14"/>
    <w:rsid w:val="00AC5820"/>
    <w:rsid w:val="00AD1CD8"/>
    <w:rsid w:val="00AD3974"/>
    <w:rsid w:val="00AD7074"/>
    <w:rsid w:val="00AE02F2"/>
    <w:rsid w:val="00AE095A"/>
    <w:rsid w:val="00AE2FEC"/>
    <w:rsid w:val="00AE3CEF"/>
    <w:rsid w:val="00AE4AB8"/>
    <w:rsid w:val="00AE53C8"/>
    <w:rsid w:val="00AF0D0A"/>
    <w:rsid w:val="00AF2D1C"/>
    <w:rsid w:val="00B03315"/>
    <w:rsid w:val="00B04487"/>
    <w:rsid w:val="00B05E9F"/>
    <w:rsid w:val="00B14338"/>
    <w:rsid w:val="00B2388A"/>
    <w:rsid w:val="00B258BB"/>
    <w:rsid w:val="00B314F0"/>
    <w:rsid w:val="00B3380E"/>
    <w:rsid w:val="00B35090"/>
    <w:rsid w:val="00B40AFF"/>
    <w:rsid w:val="00B47D70"/>
    <w:rsid w:val="00B5017A"/>
    <w:rsid w:val="00B57CCE"/>
    <w:rsid w:val="00B62CFC"/>
    <w:rsid w:val="00B6302C"/>
    <w:rsid w:val="00B67B97"/>
    <w:rsid w:val="00B67BF6"/>
    <w:rsid w:val="00B7277E"/>
    <w:rsid w:val="00B73D27"/>
    <w:rsid w:val="00B74973"/>
    <w:rsid w:val="00B808EA"/>
    <w:rsid w:val="00B809F6"/>
    <w:rsid w:val="00B80DA5"/>
    <w:rsid w:val="00B81DCD"/>
    <w:rsid w:val="00B82807"/>
    <w:rsid w:val="00B968C8"/>
    <w:rsid w:val="00B97FE5"/>
    <w:rsid w:val="00BA1617"/>
    <w:rsid w:val="00BA1618"/>
    <w:rsid w:val="00BA3CC4"/>
    <w:rsid w:val="00BA3EC5"/>
    <w:rsid w:val="00BA51D9"/>
    <w:rsid w:val="00BA62D0"/>
    <w:rsid w:val="00BB5DFC"/>
    <w:rsid w:val="00BB7651"/>
    <w:rsid w:val="00BC1534"/>
    <w:rsid w:val="00BC47C1"/>
    <w:rsid w:val="00BC5E0E"/>
    <w:rsid w:val="00BC64F9"/>
    <w:rsid w:val="00BD279D"/>
    <w:rsid w:val="00BD6BB8"/>
    <w:rsid w:val="00BE290F"/>
    <w:rsid w:val="00BE596E"/>
    <w:rsid w:val="00C014B2"/>
    <w:rsid w:val="00C15250"/>
    <w:rsid w:val="00C15B7E"/>
    <w:rsid w:val="00C33A2B"/>
    <w:rsid w:val="00C37011"/>
    <w:rsid w:val="00C41D03"/>
    <w:rsid w:val="00C450AE"/>
    <w:rsid w:val="00C46942"/>
    <w:rsid w:val="00C47985"/>
    <w:rsid w:val="00C52062"/>
    <w:rsid w:val="00C528EF"/>
    <w:rsid w:val="00C52F96"/>
    <w:rsid w:val="00C56856"/>
    <w:rsid w:val="00C66177"/>
    <w:rsid w:val="00C66BA2"/>
    <w:rsid w:val="00C704FB"/>
    <w:rsid w:val="00C77409"/>
    <w:rsid w:val="00C849D4"/>
    <w:rsid w:val="00C86D99"/>
    <w:rsid w:val="00C92258"/>
    <w:rsid w:val="00C923FB"/>
    <w:rsid w:val="00C95985"/>
    <w:rsid w:val="00C961EB"/>
    <w:rsid w:val="00CA0DCC"/>
    <w:rsid w:val="00CA17CD"/>
    <w:rsid w:val="00CA30E4"/>
    <w:rsid w:val="00CA4262"/>
    <w:rsid w:val="00CB209B"/>
    <w:rsid w:val="00CB6362"/>
    <w:rsid w:val="00CC16A6"/>
    <w:rsid w:val="00CC5026"/>
    <w:rsid w:val="00CC68D0"/>
    <w:rsid w:val="00CC6982"/>
    <w:rsid w:val="00CC79A1"/>
    <w:rsid w:val="00CD007B"/>
    <w:rsid w:val="00CD473F"/>
    <w:rsid w:val="00CE54AB"/>
    <w:rsid w:val="00CE7303"/>
    <w:rsid w:val="00CF36BC"/>
    <w:rsid w:val="00CF57A1"/>
    <w:rsid w:val="00CF6B70"/>
    <w:rsid w:val="00D02140"/>
    <w:rsid w:val="00D03F9A"/>
    <w:rsid w:val="00D04970"/>
    <w:rsid w:val="00D06D51"/>
    <w:rsid w:val="00D140B8"/>
    <w:rsid w:val="00D2205D"/>
    <w:rsid w:val="00D24991"/>
    <w:rsid w:val="00D26417"/>
    <w:rsid w:val="00D272FF"/>
    <w:rsid w:val="00D27F3D"/>
    <w:rsid w:val="00D31812"/>
    <w:rsid w:val="00D34FB0"/>
    <w:rsid w:val="00D36B7E"/>
    <w:rsid w:val="00D43EA8"/>
    <w:rsid w:val="00D4483A"/>
    <w:rsid w:val="00D50255"/>
    <w:rsid w:val="00D51BCC"/>
    <w:rsid w:val="00D53155"/>
    <w:rsid w:val="00D54643"/>
    <w:rsid w:val="00D56743"/>
    <w:rsid w:val="00D60169"/>
    <w:rsid w:val="00D62110"/>
    <w:rsid w:val="00D66520"/>
    <w:rsid w:val="00D67906"/>
    <w:rsid w:val="00D70B4C"/>
    <w:rsid w:val="00D8192D"/>
    <w:rsid w:val="00D828AB"/>
    <w:rsid w:val="00D850E5"/>
    <w:rsid w:val="00D90A34"/>
    <w:rsid w:val="00DA15BA"/>
    <w:rsid w:val="00DA7C53"/>
    <w:rsid w:val="00DB0FD5"/>
    <w:rsid w:val="00DB1634"/>
    <w:rsid w:val="00DB30F2"/>
    <w:rsid w:val="00DB5280"/>
    <w:rsid w:val="00DC2607"/>
    <w:rsid w:val="00DC44F3"/>
    <w:rsid w:val="00DC4A68"/>
    <w:rsid w:val="00DC4F5C"/>
    <w:rsid w:val="00DC4F86"/>
    <w:rsid w:val="00DC501E"/>
    <w:rsid w:val="00DC5028"/>
    <w:rsid w:val="00DD03FD"/>
    <w:rsid w:val="00DD2737"/>
    <w:rsid w:val="00DE34CF"/>
    <w:rsid w:val="00DE6191"/>
    <w:rsid w:val="00DF0877"/>
    <w:rsid w:val="00DF29A4"/>
    <w:rsid w:val="00E02956"/>
    <w:rsid w:val="00E0594D"/>
    <w:rsid w:val="00E066EB"/>
    <w:rsid w:val="00E079FF"/>
    <w:rsid w:val="00E13F3D"/>
    <w:rsid w:val="00E17B74"/>
    <w:rsid w:val="00E20FA0"/>
    <w:rsid w:val="00E220B5"/>
    <w:rsid w:val="00E23AE0"/>
    <w:rsid w:val="00E248EE"/>
    <w:rsid w:val="00E33EAB"/>
    <w:rsid w:val="00E34898"/>
    <w:rsid w:val="00E34BE3"/>
    <w:rsid w:val="00E42C3F"/>
    <w:rsid w:val="00E50A0B"/>
    <w:rsid w:val="00E544BC"/>
    <w:rsid w:val="00E56099"/>
    <w:rsid w:val="00E574F3"/>
    <w:rsid w:val="00E732CA"/>
    <w:rsid w:val="00E7553C"/>
    <w:rsid w:val="00E82E36"/>
    <w:rsid w:val="00E82EEB"/>
    <w:rsid w:val="00E879C9"/>
    <w:rsid w:val="00E96D8D"/>
    <w:rsid w:val="00EA00D3"/>
    <w:rsid w:val="00EA13ED"/>
    <w:rsid w:val="00EA4801"/>
    <w:rsid w:val="00EA5472"/>
    <w:rsid w:val="00EA6921"/>
    <w:rsid w:val="00EB09B7"/>
    <w:rsid w:val="00EB22CE"/>
    <w:rsid w:val="00EB67A3"/>
    <w:rsid w:val="00EC122D"/>
    <w:rsid w:val="00EC12C4"/>
    <w:rsid w:val="00EC4405"/>
    <w:rsid w:val="00EC520A"/>
    <w:rsid w:val="00EC6B54"/>
    <w:rsid w:val="00ED03B4"/>
    <w:rsid w:val="00ED1DC7"/>
    <w:rsid w:val="00ED27B1"/>
    <w:rsid w:val="00ED7498"/>
    <w:rsid w:val="00EE322C"/>
    <w:rsid w:val="00EE7D7C"/>
    <w:rsid w:val="00EF6FF3"/>
    <w:rsid w:val="00F14BD6"/>
    <w:rsid w:val="00F218AC"/>
    <w:rsid w:val="00F25D98"/>
    <w:rsid w:val="00F27AF5"/>
    <w:rsid w:val="00F300FB"/>
    <w:rsid w:val="00F374B5"/>
    <w:rsid w:val="00F42CBE"/>
    <w:rsid w:val="00F42F7B"/>
    <w:rsid w:val="00F44361"/>
    <w:rsid w:val="00F555EF"/>
    <w:rsid w:val="00F55D89"/>
    <w:rsid w:val="00F637A9"/>
    <w:rsid w:val="00F64297"/>
    <w:rsid w:val="00F663A2"/>
    <w:rsid w:val="00F67E4C"/>
    <w:rsid w:val="00F7224F"/>
    <w:rsid w:val="00F737C0"/>
    <w:rsid w:val="00F9342E"/>
    <w:rsid w:val="00F962E5"/>
    <w:rsid w:val="00F975B9"/>
    <w:rsid w:val="00FA1237"/>
    <w:rsid w:val="00FA157B"/>
    <w:rsid w:val="00FA5DC8"/>
    <w:rsid w:val="00FB150D"/>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113401848">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33987791">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201</TotalTime>
  <Pages>10</Pages>
  <Words>2360</Words>
  <Characters>13453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1900-01-01T21:30:00Z</cp:lastPrinted>
  <dcterms:created xsi:type="dcterms:W3CDTF">2024-07-31T09:52:00Z</dcterms:created>
  <dcterms:modified xsi:type="dcterms:W3CDTF">2024-08-09T19:34:00Z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